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6A5" w:rsidRDefault="008536A5" w:rsidP="003C0DA8">
      <w:pPr>
        <w:ind w:left="7371" w:right="-567"/>
        <w:jc w:val="both"/>
      </w:pPr>
      <w:r>
        <w:rPr>
          <w:lang w:val="en-US"/>
        </w:rPr>
        <w:t xml:space="preserve">                                                                                  </w:t>
      </w:r>
      <w:r>
        <w:t>Приложение 6 к решению</w:t>
      </w:r>
    </w:p>
    <w:p w:rsidR="008536A5" w:rsidRDefault="008536A5" w:rsidP="003C0DA8">
      <w:pPr>
        <w:ind w:left="7371" w:right="-567"/>
        <w:jc w:val="both"/>
      </w:pPr>
      <w:r>
        <w:t xml:space="preserve">                                                                                  районного Собрания Озинского </w:t>
      </w:r>
    </w:p>
    <w:p w:rsidR="008536A5" w:rsidRDefault="008536A5" w:rsidP="003C0DA8">
      <w:pPr>
        <w:ind w:left="7371" w:right="-567"/>
        <w:jc w:val="both"/>
      </w:pPr>
      <w:r>
        <w:t xml:space="preserve">                                                                                  муниципального района</w:t>
      </w:r>
    </w:p>
    <w:p w:rsidR="008536A5" w:rsidRDefault="008536A5" w:rsidP="003C0DA8">
      <w:pPr>
        <w:ind w:left="7371" w:right="-567"/>
        <w:jc w:val="both"/>
      </w:pPr>
      <w:r>
        <w:t xml:space="preserve">                                                                                  Саратовской области</w:t>
      </w:r>
    </w:p>
    <w:p w:rsidR="008536A5" w:rsidRDefault="008536A5" w:rsidP="003C0DA8">
      <w:pPr>
        <w:ind w:left="7371" w:right="-28"/>
        <w:jc w:val="both"/>
      </w:pPr>
      <w:r>
        <w:t xml:space="preserve">                                                                                  от 17 декабря  2018 года № 169</w:t>
      </w:r>
    </w:p>
    <w:p w:rsidR="008536A5" w:rsidRDefault="008536A5" w:rsidP="003C0DA8">
      <w:pPr>
        <w:ind w:left="7371" w:right="-28"/>
        <w:jc w:val="both"/>
      </w:pPr>
      <w:r>
        <w:t xml:space="preserve">                                                                                  (с изменениями и дополнениями от </w:t>
      </w:r>
    </w:p>
    <w:p w:rsidR="008536A5" w:rsidRDefault="008536A5" w:rsidP="003C0DA8">
      <w:pPr>
        <w:ind w:left="7371" w:right="-28"/>
        <w:jc w:val="both"/>
      </w:pPr>
      <w:r>
        <w:t xml:space="preserve">                                                                                  12 февраля 2019 года №180,</w:t>
      </w:r>
    </w:p>
    <w:p w:rsidR="008536A5" w:rsidRDefault="008536A5" w:rsidP="003C0DA8">
      <w:pPr>
        <w:ind w:left="7371" w:right="-28"/>
        <w:jc w:val="both"/>
      </w:pPr>
      <w:r>
        <w:t xml:space="preserve">                                                                                  от 29 марта 2019 года №184,</w:t>
      </w:r>
    </w:p>
    <w:p w:rsidR="008536A5" w:rsidRDefault="008536A5" w:rsidP="003C0DA8">
      <w:pPr>
        <w:ind w:left="7371" w:right="-28"/>
        <w:jc w:val="both"/>
      </w:pPr>
      <w:r>
        <w:t xml:space="preserve">                                                                                  от 03 июля 2019 года № 193 </w:t>
      </w:r>
    </w:p>
    <w:p w:rsidR="008536A5" w:rsidRDefault="008536A5" w:rsidP="003C0DA8">
      <w:pPr>
        <w:ind w:left="7371" w:right="-28"/>
        <w:jc w:val="both"/>
      </w:pPr>
      <w:r>
        <w:t xml:space="preserve">                                                                                   16 августа 2019 года №196</w:t>
      </w:r>
    </w:p>
    <w:p w:rsidR="008536A5" w:rsidRDefault="008536A5" w:rsidP="003C0DA8">
      <w:pPr>
        <w:ind w:left="7371" w:right="-28"/>
        <w:jc w:val="both"/>
      </w:pPr>
      <w:r>
        <w:t xml:space="preserve">                                                                                    09 октября 2019 года №207</w:t>
      </w:r>
    </w:p>
    <w:p w:rsidR="008536A5" w:rsidRPr="003C0DA8" w:rsidRDefault="008536A5" w:rsidP="003C0DA8">
      <w:pPr>
        <w:ind w:left="7371" w:right="-28"/>
        <w:jc w:val="both"/>
      </w:pPr>
      <w:r>
        <w:t xml:space="preserve">                                                                                   от 20 ноября 2019 года №213</w:t>
      </w:r>
    </w:p>
    <w:p w:rsidR="008536A5" w:rsidRDefault="008536A5" w:rsidP="003C0DA8">
      <w:pPr>
        <w:ind w:left="11520" w:right="-567"/>
        <w:jc w:val="both"/>
      </w:pPr>
      <w:r>
        <w:t>от 18 декабря 2019 года №223,</w:t>
      </w:r>
    </w:p>
    <w:p w:rsidR="008536A5" w:rsidRDefault="008536A5" w:rsidP="003C0DA8">
      <w:pPr>
        <w:ind w:left="11520" w:right="-567"/>
        <w:jc w:val="both"/>
      </w:pPr>
      <w:r>
        <w:t>от 30 декабря 2019 года № 229)</w:t>
      </w:r>
    </w:p>
    <w:p w:rsidR="008536A5" w:rsidRPr="0095096B" w:rsidRDefault="008536A5" w:rsidP="004B7E93">
      <w:pPr>
        <w:ind w:left="10065" w:firstLine="720"/>
        <w:jc w:val="both"/>
        <w:rPr>
          <w:color w:val="000000"/>
        </w:rPr>
      </w:pPr>
    </w:p>
    <w:p w:rsidR="008536A5" w:rsidRPr="0095096B" w:rsidRDefault="008536A5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8536A5" w:rsidRPr="0095096B" w:rsidRDefault="008536A5" w:rsidP="004B7E93">
      <w:pPr>
        <w:jc w:val="center"/>
        <w:rPr>
          <w:b/>
        </w:rPr>
      </w:pPr>
      <w:r w:rsidRPr="0095096B">
        <w:rPr>
          <w:b/>
        </w:rPr>
        <w:t xml:space="preserve"> на 2019 год и на плановый период 2020 и 2021 годов</w:t>
      </w:r>
    </w:p>
    <w:p w:rsidR="008536A5" w:rsidRPr="0095096B" w:rsidRDefault="008536A5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"/>
        <w:gridCol w:w="4959"/>
        <w:gridCol w:w="849"/>
        <w:gridCol w:w="993"/>
        <w:gridCol w:w="992"/>
        <w:gridCol w:w="1700"/>
        <w:gridCol w:w="1134"/>
        <w:gridCol w:w="1512"/>
        <w:gridCol w:w="1512"/>
        <w:gridCol w:w="1512"/>
      </w:tblGrid>
      <w:tr w:rsidR="008536A5" w:rsidRPr="00A82664" w:rsidTr="004B7E93">
        <w:trPr>
          <w:trHeight w:val="838"/>
        </w:trPr>
        <w:tc>
          <w:tcPr>
            <w:tcW w:w="4962" w:type="dxa"/>
            <w:gridSpan w:val="2"/>
          </w:tcPr>
          <w:p w:rsidR="008536A5" w:rsidRPr="00A82664" w:rsidRDefault="008536A5">
            <w:pPr>
              <w:jc w:val="center"/>
              <w:rPr>
                <w:b/>
                <w:bCs/>
              </w:rPr>
            </w:pPr>
            <w:r w:rsidRPr="00A82664">
              <w:rPr>
                <w:bCs/>
              </w:rPr>
              <w:t>Наименование</w:t>
            </w:r>
          </w:p>
          <w:p w:rsidR="008536A5" w:rsidRPr="00A82664" w:rsidRDefault="008536A5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0" w:type="dxa"/>
          </w:tcPr>
          <w:p w:rsidR="008536A5" w:rsidRPr="00A82664" w:rsidRDefault="008536A5">
            <w:pPr>
              <w:ind w:left="-108" w:right="-108"/>
              <w:jc w:val="center"/>
              <w:rPr>
                <w:b/>
              </w:rPr>
            </w:pPr>
            <w:r w:rsidRPr="00A82664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8536A5" w:rsidRPr="00A82664" w:rsidRDefault="008536A5">
            <w:pPr>
              <w:ind w:left="-108" w:right="-108"/>
              <w:jc w:val="center"/>
              <w:rPr>
                <w:b/>
                <w:bCs/>
              </w:rPr>
            </w:pPr>
            <w:r w:rsidRPr="00A82664">
              <w:rPr>
                <w:bCs/>
              </w:rPr>
              <w:t>Раздел</w:t>
            </w:r>
          </w:p>
        </w:tc>
        <w:tc>
          <w:tcPr>
            <w:tcW w:w="992" w:type="dxa"/>
          </w:tcPr>
          <w:p w:rsidR="008536A5" w:rsidRPr="00A82664" w:rsidRDefault="008536A5">
            <w:pPr>
              <w:ind w:left="-108" w:right="-108"/>
              <w:jc w:val="center"/>
              <w:rPr>
                <w:b/>
                <w:bCs/>
              </w:rPr>
            </w:pPr>
            <w:r w:rsidRPr="00A82664">
              <w:rPr>
                <w:bCs/>
              </w:rPr>
              <w:t>Под-раздел</w:t>
            </w:r>
          </w:p>
        </w:tc>
        <w:tc>
          <w:tcPr>
            <w:tcW w:w="1701" w:type="dxa"/>
          </w:tcPr>
          <w:p w:rsidR="008536A5" w:rsidRPr="00A82664" w:rsidRDefault="008536A5">
            <w:pPr>
              <w:ind w:left="-108" w:right="-108"/>
              <w:jc w:val="center"/>
              <w:rPr>
                <w:b/>
                <w:bCs/>
              </w:rPr>
            </w:pPr>
            <w:r w:rsidRPr="00A82664">
              <w:rPr>
                <w:bCs/>
              </w:rPr>
              <w:t>Целевая статья</w:t>
            </w:r>
          </w:p>
        </w:tc>
        <w:tc>
          <w:tcPr>
            <w:tcW w:w="1134" w:type="dxa"/>
          </w:tcPr>
          <w:p w:rsidR="008536A5" w:rsidRPr="00A82664" w:rsidRDefault="008536A5">
            <w:pPr>
              <w:ind w:left="-108" w:right="-108"/>
              <w:jc w:val="center"/>
              <w:rPr>
                <w:b/>
                <w:bCs/>
              </w:rPr>
            </w:pPr>
            <w:r w:rsidRPr="00A82664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8536A5" w:rsidRPr="00A82664" w:rsidRDefault="008536A5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2019 год</w:t>
            </w:r>
          </w:p>
        </w:tc>
        <w:tc>
          <w:tcPr>
            <w:tcW w:w="1512" w:type="dxa"/>
          </w:tcPr>
          <w:p w:rsidR="008536A5" w:rsidRPr="00A82664" w:rsidRDefault="008536A5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2020 год</w:t>
            </w:r>
          </w:p>
        </w:tc>
        <w:tc>
          <w:tcPr>
            <w:tcW w:w="1512" w:type="dxa"/>
          </w:tcPr>
          <w:p w:rsidR="008536A5" w:rsidRPr="00A82664" w:rsidRDefault="008536A5" w:rsidP="003C1F8A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2021 год</w:t>
            </w:r>
          </w:p>
        </w:tc>
      </w:tr>
      <w:tr w:rsidR="008536A5" w:rsidRPr="00A82664" w:rsidTr="004B7E93">
        <w:trPr>
          <w:tblHeader/>
        </w:trPr>
        <w:tc>
          <w:tcPr>
            <w:tcW w:w="4962" w:type="dxa"/>
            <w:gridSpan w:val="2"/>
            <w:vAlign w:val="bottom"/>
          </w:tcPr>
          <w:p w:rsidR="008536A5" w:rsidRPr="00A82664" w:rsidRDefault="008536A5">
            <w:pPr>
              <w:spacing w:line="232" w:lineRule="auto"/>
              <w:jc w:val="center"/>
              <w:rPr>
                <w:bCs/>
                <w:spacing w:val="-4"/>
              </w:rPr>
            </w:pPr>
            <w:r w:rsidRPr="00A82664">
              <w:rPr>
                <w:bCs/>
                <w:spacing w:val="-4"/>
              </w:rPr>
              <w:t>1</w:t>
            </w:r>
          </w:p>
        </w:tc>
        <w:tc>
          <w:tcPr>
            <w:tcW w:w="850" w:type="dxa"/>
            <w:vAlign w:val="center"/>
          </w:tcPr>
          <w:p w:rsidR="008536A5" w:rsidRPr="00A82664" w:rsidRDefault="008536A5">
            <w:pPr>
              <w:spacing w:line="232" w:lineRule="auto"/>
              <w:jc w:val="center"/>
              <w:rPr>
                <w:bCs/>
              </w:rPr>
            </w:pPr>
            <w:r w:rsidRPr="00A82664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8536A5" w:rsidRPr="00A82664" w:rsidRDefault="008536A5">
            <w:pPr>
              <w:spacing w:line="232" w:lineRule="auto"/>
              <w:jc w:val="center"/>
              <w:rPr>
                <w:bCs/>
              </w:rPr>
            </w:pPr>
            <w:r w:rsidRPr="00A82664">
              <w:rPr>
                <w:bCs/>
              </w:rPr>
              <w:t>3</w:t>
            </w:r>
          </w:p>
        </w:tc>
        <w:tc>
          <w:tcPr>
            <w:tcW w:w="992" w:type="dxa"/>
            <w:vAlign w:val="center"/>
          </w:tcPr>
          <w:p w:rsidR="008536A5" w:rsidRPr="00A82664" w:rsidRDefault="008536A5">
            <w:pPr>
              <w:spacing w:line="232" w:lineRule="auto"/>
              <w:jc w:val="center"/>
              <w:rPr>
                <w:bCs/>
              </w:rPr>
            </w:pPr>
            <w:r w:rsidRPr="00A82664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8536A5" w:rsidRPr="00A82664" w:rsidRDefault="008536A5">
            <w:pPr>
              <w:spacing w:line="232" w:lineRule="auto"/>
              <w:jc w:val="center"/>
              <w:rPr>
                <w:bCs/>
                <w:spacing w:val="-6"/>
              </w:rPr>
            </w:pPr>
            <w:r w:rsidRPr="00A82664">
              <w:rPr>
                <w:bCs/>
                <w:spacing w:val="-6"/>
              </w:rPr>
              <w:t>5</w:t>
            </w:r>
          </w:p>
        </w:tc>
        <w:tc>
          <w:tcPr>
            <w:tcW w:w="1134" w:type="dxa"/>
            <w:vAlign w:val="center"/>
          </w:tcPr>
          <w:p w:rsidR="008536A5" w:rsidRPr="00A82664" w:rsidRDefault="008536A5">
            <w:pPr>
              <w:spacing w:line="232" w:lineRule="auto"/>
              <w:jc w:val="center"/>
              <w:rPr>
                <w:bCs/>
                <w:spacing w:val="-8"/>
              </w:rPr>
            </w:pPr>
            <w:r w:rsidRPr="00A82664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8536A5" w:rsidRPr="00A82664" w:rsidRDefault="008536A5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A82664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8536A5" w:rsidRPr="00A82664" w:rsidRDefault="008536A5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A82664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8536A5" w:rsidRPr="00A82664" w:rsidRDefault="008536A5">
            <w:pPr>
              <w:jc w:val="center"/>
              <w:rPr>
                <w:bCs/>
              </w:rPr>
            </w:pPr>
            <w:r w:rsidRPr="00A82664">
              <w:rPr>
                <w:bCs/>
              </w:rPr>
              <w:t>9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pPr>
              <w:rPr>
                <w:b/>
                <w:iCs/>
              </w:rPr>
            </w:pPr>
            <w:r w:rsidRPr="00A82664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b/>
              </w:rPr>
            </w:pPr>
            <w:r>
              <w:rPr>
                <w:b/>
              </w:rPr>
              <w:t>59909,7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A82664">
              <w:rPr>
                <w:b/>
                <w:bCs/>
              </w:rPr>
              <w:t>42340,0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A82664">
              <w:rPr>
                <w:b/>
                <w:bCs/>
              </w:rPr>
              <w:t>39859,0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pPr>
              <w:rPr>
                <w:iCs/>
              </w:rPr>
            </w:pPr>
            <w:r w:rsidRPr="00A82664">
              <w:rPr>
                <w:iCs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4437,1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05315">
            <w:pPr>
              <w:jc w:val="center"/>
            </w:pPr>
            <w:r>
              <w:t>4437,1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jc w:val="center"/>
            </w:pPr>
            <w:r w:rsidRPr="00A82664">
              <w:t>05 0 00 00000</w:t>
            </w:r>
          </w:p>
          <w:p w:rsidR="008536A5" w:rsidRPr="00A82664" w:rsidRDefault="008536A5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05315">
            <w:pPr>
              <w:jc w:val="center"/>
            </w:pPr>
            <w:r>
              <w:t>107,6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D35B9">
            <w:pPr>
              <w:jc w:val="center"/>
            </w:pPr>
            <w:r w:rsidRPr="00A82664">
              <w:t>05 0 01 00000</w:t>
            </w:r>
          </w:p>
          <w:p w:rsidR="008536A5" w:rsidRPr="00A82664" w:rsidRDefault="008536A5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05315">
            <w:pPr>
              <w:jc w:val="center"/>
            </w:pPr>
            <w:r>
              <w:t>107,6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05315">
            <w:pPr>
              <w:jc w:val="center"/>
            </w:pPr>
            <w:r>
              <w:t>96,8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05315">
            <w:pPr>
              <w:jc w:val="center"/>
            </w:pPr>
            <w:r>
              <w:t>96,8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D35B9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05315">
            <w:pPr>
              <w:jc w:val="center"/>
            </w:pPr>
            <w:r>
              <w:t>96,8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D35B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05315">
            <w:pPr>
              <w:jc w:val="center"/>
            </w:pPr>
            <w: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D35B9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05315">
            <w:pPr>
              <w:jc w:val="center"/>
            </w:pPr>
            <w: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05315">
            <w:pPr>
              <w:jc w:val="center"/>
            </w:pPr>
            <w: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9C63B4">
            <w:r w:rsidRPr="00A82664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05315">
            <w:pPr>
              <w:jc w:val="center"/>
            </w:pPr>
            <w:r>
              <w:t>4329,5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9C63B4">
            <w:r w:rsidRPr="00A82664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AE2BD6">
            <w:pPr>
              <w:jc w:val="center"/>
            </w:pPr>
            <w:r>
              <w:t>4329,5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AE2BD6">
            <w:pPr>
              <w:jc w:val="center"/>
            </w:pPr>
            <w:r w:rsidRPr="00643A59">
              <w:t>4122,5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AE2BD6">
            <w:pPr>
              <w:jc w:val="center"/>
            </w:pPr>
            <w:r w:rsidRPr="00643A59">
              <w:t>4122,5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AE2BD6">
            <w:pPr>
              <w:jc w:val="center"/>
            </w:pPr>
            <w:r w:rsidRPr="00643A59">
              <w:t>4122,5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AE2BD6">
            <w:pPr>
              <w:jc w:val="center"/>
            </w:pPr>
            <w:r w:rsidRPr="00643A59">
              <w:t>4122,5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B5795">
            <w:r w:rsidRPr="00AE2BD6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AE2BD6">
            <w:pPr>
              <w:jc w:val="center"/>
            </w:pPr>
            <w:r w:rsidRPr="00A82664">
              <w:t>22 3 0</w:t>
            </w:r>
            <w:r>
              <w:t>3</w:t>
            </w:r>
            <w:r w:rsidRPr="00A82664">
              <w:t xml:space="preserve"> </w:t>
            </w:r>
            <w: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643A59" w:rsidRDefault="008536A5" w:rsidP="00AE2BD6">
            <w:pPr>
              <w:jc w:val="center"/>
            </w:pPr>
            <w:r>
              <w:t>207,0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B5795">
            <w:r w:rsidRPr="00AE2BD6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 w:rsidRPr="00A82664">
              <w:t>22 3 0</w:t>
            </w:r>
            <w:r>
              <w:t>3</w:t>
            </w:r>
            <w:r w:rsidRPr="00A82664">
              <w:t xml:space="preserve"> </w:t>
            </w:r>
            <w:r>
              <w:t>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643A59" w:rsidRDefault="008536A5" w:rsidP="00FE59FE">
            <w:pPr>
              <w:jc w:val="center"/>
            </w:pPr>
            <w:r>
              <w:t>207,0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 w:rsidRPr="00A82664">
              <w:t>22 3 0</w:t>
            </w:r>
            <w:r>
              <w:t>3</w:t>
            </w:r>
            <w:r w:rsidRPr="00A82664">
              <w:t xml:space="preserve"> </w:t>
            </w:r>
            <w:r>
              <w:t>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643A59" w:rsidRDefault="008536A5" w:rsidP="00FE59FE">
            <w:pPr>
              <w:jc w:val="center"/>
            </w:pPr>
            <w:r>
              <w:t>207,0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 w:rsidRPr="00A82664">
              <w:t>22 3 0</w:t>
            </w:r>
            <w:r>
              <w:t>3</w:t>
            </w:r>
            <w:r w:rsidRPr="00A82664">
              <w:t xml:space="preserve"> </w:t>
            </w:r>
            <w:r>
              <w:t>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643A59" w:rsidRDefault="008536A5" w:rsidP="00FE59FE">
            <w:pPr>
              <w:jc w:val="center"/>
            </w:pPr>
            <w:r>
              <w:t>207,0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80394">
            <w:pPr>
              <w:jc w:val="both"/>
            </w:pPr>
            <w:r w:rsidRPr="00A82664">
              <w:t>Культура и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F2BDC">
            <w:pPr>
              <w:jc w:val="center"/>
            </w:pPr>
            <w:r>
              <w:t>55467,0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39433,0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36719,0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80394">
            <w:pPr>
              <w:jc w:val="both"/>
            </w:pPr>
            <w:r w:rsidRPr="00A82664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41182,0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30716,0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27954,6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9C63B4">
            <w:r w:rsidRPr="00A82664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28400,3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18758,1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15766,2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9C63B4">
            <w:r w:rsidRPr="00A82664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jc w:val="center"/>
            </w:pPr>
            <w:r>
              <w:t>21208,9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overflowPunct/>
              <w:autoSpaceDE/>
              <w:adjustRightInd/>
              <w:jc w:val="center"/>
            </w:pPr>
            <w:r w:rsidRPr="00A82664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overflowPunct/>
              <w:autoSpaceDE/>
              <w:adjustRightInd/>
              <w:jc w:val="center"/>
            </w:pPr>
            <w:r w:rsidRPr="00A82664">
              <w:t>10816,2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jc w:val="center"/>
            </w:pPr>
            <w:r>
              <w:t>20483,2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overflowPunct/>
              <w:autoSpaceDE/>
              <w:adjustRightInd/>
              <w:jc w:val="center"/>
            </w:pPr>
            <w:r w:rsidRPr="00A82664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overflowPunct/>
              <w:autoSpaceDE/>
              <w:adjustRightInd/>
              <w:jc w:val="center"/>
            </w:pPr>
            <w:r w:rsidRPr="00A82664">
              <w:t>10816,2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AE2BD6">
            <w:pPr>
              <w:jc w:val="center"/>
            </w:pPr>
            <w:r w:rsidRPr="00BE2B04">
              <w:t>20483,2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overflowPunct/>
              <w:autoSpaceDE/>
              <w:adjustRightInd/>
              <w:jc w:val="center"/>
            </w:pPr>
            <w:r w:rsidRPr="00A82664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overflowPunct/>
              <w:autoSpaceDE/>
              <w:adjustRightInd/>
              <w:jc w:val="center"/>
            </w:pPr>
            <w:r w:rsidRPr="00A82664">
              <w:t>10816,2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AE2BD6">
            <w:pPr>
              <w:jc w:val="center"/>
            </w:pPr>
            <w:r w:rsidRPr="00BE2B04">
              <w:t>20483,2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overflowPunct/>
              <w:autoSpaceDE/>
              <w:adjustRightInd/>
              <w:jc w:val="center"/>
            </w:pPr>
            <w:r w:rsidRPr="00A82664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overflowPunct/>
              <w:autoSpaceDE/>
              <w:adjustRightInd/>
              <w:jc w:val="center"/>
            </w:pPr>
            <w:r w:rsidRPr="00A82664">
              <w:t>10816,2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AE2BD6">
            <w:pPr>
              <w:jc w:val="center"/>
            </w:pPr>
            <w:r w:rsidRPr="00BE2B04">
              <w:t>20483,2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overflowPunct/>
              <w:autoSpaceDE/>
              <w:adjustRightInd/>
              <w:jc w:val="center"/>
            </w:pPr>
            <w:r w:rsidRPr="00A82664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overflowPunct/>
              <w:autoSpaceDE/>
              <w:adjustRightInd/>
              <w:jc w:val="center"/>
            </w:pPr>
            <w:r w:rsidRPr="00A82664">
              <w:t>10816,2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B5795">
            <w:r w:rsidRPr="00AE2BD6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AE2BD6">
            <w:pPr>
              <w:jc w:val="center"/>
            </w:pPr>
            <w:r w:rsidRPr="00A82664">
              <w:t>22 1 0</w:t>
            </w:r>
            <w:r>
              <w:t>3</w:t>
            </w:r>
            <w:r w:rsidRPr="00A82664">
              <w:t xml:space="preserve"> 0</w:t>
            </w:r>
            <w:r>
              <w:t>00</w:t>
            </w:r>
            <w:r w:rsidRPr="00A82664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BE2B04" w:rsidRDefault="008536A5" w:rsidP="00AE2BD6">
            <w:pPr>
              <w:jc w:val="center"/>
            </w:pPr>
            <w:r>
              <w:t>680,7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r w:rsidRPr="00AE2BD6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AE2BD6">
            <w:pPr>
              <w:jc w:val="center"/>
            </w:pPr>
            <w:r w:rsidRPr="00A82664">
              <w:t>22 1 0</w:t>
            </w:r>
            <w:r>
              <w:t>3</w:t>
            </w:r>
            <w:r w:rsidRPr="00A82664">
              <w:t xml:space="preserve"> </w:t>
            </w:r>
            <w:r>
              <w:t>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BE2B04" w:rsidRDefault="008536A5" w:rsidP="00FE59FE">
            <w:pPr>
              <w:jc w:val="center"/>
            </w:pPr>
            <w:r>
              <w:t>680,7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 w:rsidRPr="00A82664">
              <w:t>22 1 0</w:t>
            </w:r>
            <w:r>
              <w:t>3</w:t>
            </w:r>
            <w:r w:rsidRPr="00A82664">
              <w:t xml:space="preserve"> </w:t>
            </w:r>
            <w:r>
              <w:t>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BE2B04" w:rsidRDefault="008536A5" w:rsidP="00FE59FE">
            <w:pPr>
              <w:jc w:val="center"/>
            </w:pPr>
            <w:r>
              <w:t>680,7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 w:rsidRPr="00A82664">
              <w:t>22 1 0</w:t>
            </w:r>
            <w:r>
              <w:t>3</w:t>
            </w:r>
            <w:r w:rsidRPr="00A82664">
              <w:t xml:space="preserve"> </w:t>
            </w:r>
            <w:r>
              <w:t>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BE2B04" w:rsidRDefault="008536A5" w:rsidP="00FE59FE">
            <w:pPr>
              <w:jc w:val="center"/>
            </w:pPr>
            <w:r>
              <w:t>680,7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B5795">
            <w:r w:rsidRPr="00A8266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B239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B239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B239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22 1 04 00000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B5795">
            <w:r w:rsidRPr="00A82664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B239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B239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B239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22 1 04 79200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B2399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B239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B239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B239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B2399">
            <w:pPr>
              <w:jc w:val="center"/>
            </w:pPr>
            <w:r w:rsidRPr="00A82664">
              <w:t>22 1 04 79200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B2399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B239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B239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B239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B2399">
            <w:pPr>
              <w:jc w:val="center"/>
            </w:pPr>
            <w:r w:rsidRPr="00A82664">
              <w:t>22 1 04 79200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9C63B4">
            <w:r w:rsidRPr="00A82664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22 2 00 00000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jc w:val="center"/>
            </w:pPr>
            <w:r>
              <w:t>7191,4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4950,0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22 2 01 00000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jc w:val="center"/>
            </w:pPr>
            <w:r>
              <w:t>6833,8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4950,0</w:t>
            </w:r>
          </w:p>
        </w:tc>
      </w:tr>
      <w:tr w:rsidR="008536A5" w:rsidRPr="00A82664" w:rsidTr="0088185F">
        <w:trPr>
          <w:trHeight w:val="332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FE59FE">
            <w:pPr>
              <w:jc w:val="center"/>
            </w:pPr>
            <w:r w:rsidRPr="0035394C">
              <w:t>6833,8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4950,0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FE59FE">
            <w:pPr>
              <w:jc w:val="center"/>
            </w:pPr>
            <w:r w:rsidRPr="0035394C">
              <w:t>6833,8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4950,0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FE59FE">
            <w:pPr>
              <w:jc w:val="center"/>
            </w:pPr>
            <w:r w:rsidRPr="0035394C">
              <w:t>6833,8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4950,0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9921B4">
            <w:r w:rsidRPr="00AE2BD6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9921B4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9921B4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9921B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8256D8" w:rsidRDefault="008536A5" w:rsidP="009921B4">
            <w:pPr>
              <w:jc w:val="center"/>
            </w:pPr>
            <w:r w:rsidRPr="008256D8">
              <w:t xml:space="preserve">22 </w:t>
            </w:r>
            <w:r>
              <w:t>2</w:t>
            </w:r>
            <w:r w:rsidRPr="008256D8">
              <w:t xml:space="preserve"> 03 00000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8256D8" w:rsidRDefault="008536A5" w:rsidP="009921B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8256D8" w:rsidRDefault="008536A5" w:rsidP="009921B4">
            <w:pPr>
              <w:jc w:val="center"/>
            </w:pPr>
            <w:r>
              <w:t>252,5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8256D8" w:rsidRDefault="008536A5" w:rsidP="009921B4">
            <w:pPr>
              <w:overflowPunct/>
              <w:autoSpaceDE/>
              <w:adjustRightInd/>
              <w:jc w:val="center"/>
            </w:pPr>
            <w:r w:rsidRPr="008256D8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8256D8" w:rsidRDefault="008536A5" w:rsidP="009921B4">
            <w:pPr>
              <w:overflowPunct/>
              <w:autoSpaceDE/>
              <w:adjustRightInd/>
              <w:jc w:val="center"/>
            </w:pPr>
            <w:r w:rsidRPr="008256D8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9921B4">
            <w:r w:rsidRPr="00AE2BD6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9921B4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9921B4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9921B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8256D8" w:rsidRDefault="008536A5" w:rsidP="009921B4">
            <w:pPr>
              <w:jc w:val="center"/>
            </w:pPr>
            <w:r w:rsidRPr="008256D8">
              <w:t xml:space="preserve">22 </w:t>
            </w:r>
            <w:r>
              <w:t>2</w:t>
            </w:r>
            <w:r w:rsidRPr="008256D8">
              <w:t xml:space="preserve"> 03 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8256D8" w:rsidRDefault="008536A5" w:rsidP="009921B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9921B4">
            <w:pPr>
              <w:jc w:val="center"/>
            </w:pPr>
            <w:r w:rsidRPr="00AF5A28">
              <w:t>252,5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8256D8" w:rsidRDefault="008536A5" w:rsidP="009921B4">
            <w:pPr>
              <w:overflowPunct/>
              <w:autoSpaceDE/>
              <w:adjustRightInd/>
              <w:jc w:val="center"/>
            </w:pPr>
            <w:r w:rsidRPr="008256D8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8256D8" w:rsidRDefault="008536A5" w:rsidP="009921B4">
            <w:pPr>
              <w:overflowPunct/>
              <w:autoSpaceDE/>
              <w:adjustRightInd/>
              <w:jc w:val="center"/>
            </w:pPr>
            <w:r w:rsidRPr="008256D8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9921B4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9921B4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9921B4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9921B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9921B4">
            <w:pPr>
              <w:jc w:val="center"/>
            </w:pPr>
            <w:r w:rsidRPr="00ED7851">
              <w:t>22 2 03 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8256D8" w:rsidRDefault="008536A5" w:rsidP="009921B4">
            <w:pPr>
              <w:jc w:val="center"/>
            </w:pPr>
            <w:r w:rsidRPr="008256D8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9921B4">
            <w:pPr>
              <w:jc w:val="center"/>
            </w:pPr>
            <w:r w:rsidRPr="00AF5A28">
              <w:t>252,5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8256D8" w:rsidRDefault="008536A5" w:rsidP="009921B4">
            <w:pPr>
              <w:overflowPunct/>
              <w:autoSpaceDE/>
              <w:adjustRightInd/>
              <w:jc w:val="center"/>
            </w:pPr>
            <w:r w:rsidRPr="008256D8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8256D8" w:rsidRDefault="008536A5" w:rsidP="009921B4">
            <w:pPr>
              <w:overflowPunct/>
              <w:autoSpaceDE/>
              <w:adjustRightInd/>
              <w:jc w:val="center"/>
            </w:pPr>
            <w:r w:rsidRPr="008256D8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9921B4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9921B4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9921B4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9921B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9921B4">
            <w:pPr>
              <w:jc w:val="center"/>
            </w:pPr>
            <w:r w:rsidRPr="00ED7851">
              <w:t>22 2 03 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8256D8" w:rsidRDefault="008536A5" w:rsidP="009921B4">
            <w:pPr>
              <w:jc w:val="center"/>
            </w:pPr>
            <w:r w:rsidRPr="008256D8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9921B4">
            <w:pPr>
              <w:jc w:val="center"/>
            </w:pPr>
            <w:r w:rsidRPr="00AF5A28">
              <w:t>252,5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8256D8" w:rsidRDefault="008536A5" w:rsidP="009921B4">
            <w:pPr>
              <w:overflowPunct/>
              <w:autoSpaceDE/>
              <w:adjustRightInd/>
              <w:jc w:val="center"/>
            </w:pPr>
            <w:r w:rsidRPr="008256D8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8256D8" w:rsidRDefault="008536A5" w:rsidP="009921B4">
            <w:pPr>
              <w:overflowPunct/>
              <w:autoSpaceDE/>
              <w:adjustRightInd/>
              <w:jc w:val="center"/>
            </w:pPr>
            <w:r w:rsidRPr="008256D8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B5795">
            <w:r w:rsidRPr="00A82664"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7C1226">
            <w:pPr>
              <w:jc w:val="center"/>
            </w:pPr>
            <w:r w:rsidRPr="00A82664">
              <w:t>22 2 06 00000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7C1226">
            <w:pPr>
              <w:jc w:val="center"/>
            </w:pPr>
            <w:r w:rsidRPr="00A82664">
              <w:t>105,1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B5795">
            <w:r w:rsidRPr="00A82664">
              <w:t>Комплектование книжных фондов  муниципальных общедоступных библиотек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7C1226">
            <w:pPr>
              <w:jc w:val="center"/>
              <w:rPr>
                <w:lang w:val="en-US"/>
              </w:rPr>
            </w:pPr>
            <w:r w:rsidRPr="00A82664">
              <w:t xml:space="preserve">22 2 06 </w:t>
            </w:r>
            <w:r w:rsidRPr="00A82664">
              <w:rPr>
                <w:lang w:val="en-US"/>
              </w:rPr>
              <w:t>L5191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  <w:rPr>
                <w:lang w:val="en-US"/>
              </w:rPr>
            </w:pPr>
            <w:r w:rsidRPr="00A82664">
              <w:t xml:space="preserve">22 2 06 </w:t>
            </w:r>
            <w:r w:rsidRPr="00A82664">
              <w:rPr>
                <w:lang w:val="en-US"/>
              </w:rPr>
              <w:t>L5191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  <w:rPr>
                <w:lang w:val="en-US"/>
              </w:rPr>
            </w:pPr>
            <w:r w:rsidRPr="00A82664">
              <w:t xml:space="preserve">22 2 06 </w:t>
            </w:r>
            <w:r w:rsidRPr="00A82664">
              <w:rPr>
                <w:lang w:val="en-US"/>
              </w:rPr>
              <w:t>L5191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r w:rsidRPr="00A82664">
              <w:t>Подключение муниципальных общедоступных библиотек к информационно-телекоммуникационной сети "Интернет" и развитие библиотечного дела с учетом задачи расширения информационных технологий и оцифровки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 xml:space="preserve">22 2 06 </w:t>
            </w:r>
            <w:r w:rsidRPr="00A82664">
              <w:rPr>
                <w:lang w:val="en-US"/>
              </w:rPr>
              <w:t>L</w:t>
            </w:r>
            <w:r w:rsidRPr="00A82664">
              <w:t>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AA7350">
            <w:pPr>
              <w:jc w:val="center"/>
            </w:pPr>
            <w:r w:rsidRPr="00A82664">
              <w:t xml:space="preserve">22 2 06 </w:t>
            </w:r>
            <w:r w:rsidRPr="00A82664">
              <w:rPr>
                <w:lang w:val="en-US"/>
              </w:rPr>
              <w:t>L</w:t>
            </w:r>
            <w:r w:rsidRPr="00A82664">
              <w:t>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AA7350">
            <w:pPr>
              <w:jc w:val="center"/>
            </w:pPr>
            <w:r w:rsidRPr="00A82664">
              <w:t xml:space="preserve">22 2 06 </w:t>
            </w:r>
            <w:r w:rsidRPr="00A82664">
              <w:rPr>
                <w:lang w:val="en-US"/>
              </w:rPr>
              <w:t>L</w:t>
            </w:r>
            <w:r w:rsidRPr="00A82664">
              <w:t>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r w:rsidRPr="00A82664">
              <w:t>Муниципальная программа " Социальная поддержка инвалидов в Озинском муниципальном районе на 2018 -2020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AA7350">
            <w:pPr>
              <w:jc w:val="center"/>
            </w:pPr>
            <w:r w:rsidRPr="00A82664">
              <w:t>68 0 00 00000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r w:rsidRPr="00A82664">
              <w:t>Основное мероприятие  " Социальная поддержка инвалидов в Озинском муниципальном районе на 2018- 2020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442C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442CB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442CB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AA7350">
            <w:pPr>
              <w:jc w:val="center"/>
            </w:pPr>
            <w:r w:rsidRPr="00A82664">
              <w:t>68 0 01 00000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442C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442CB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442CB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AA7350">
            <w:pPr>
              <w:jc w:val="center"/>
            </w:pPr>
            <w:r w:rsidRPr="00A82664">
              <w:t>68 0 01 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16B87">
            <w:pPr>
              <w:jc w:val="center"/>
            </w:pPr>
            <w:r w:rsidRPr="00A82664">
              <w:t>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442C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442CB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442CB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16B87">
            <w:pPr>
              <w:jc w:val="center"/>
            </w:pPr>
            <w:r w:rsidRPr="00A82664">
              <w:t>68 0 01 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16B87">
            <w:pPr>
              <w:jc w:val="center"/>
            </w:pPr>
            <w:r w:rsidRPr="00A82664">
              <w:t>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442C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442CB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442CB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16B87">
            <w:pPr>
              <w:jc w:val="center"/>
            </w:pPr>
            <w:r w:rsidRPr="00A82664">
              <w:t>68 0 01 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16B87">
            <w:pPr>
              <w:jc w:val="center"/>
            </w:pPr>
            <w:r w:rsidRPr="00A82664">
              <w:t>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B5795">
            <w:r w:rsidRPr="00A82664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12682,1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A10389">
            <w:pPr>
              <w:jc w:val="center"/>
            </w:pPr>
            <w:r w:rsidRPr="00A82664">
              <w:t>11957,9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7E371B">
            <w:pPr>
              <w:jc w:val="center"/>
            </w:pPr>
            <w:r w:rsidRPr="00A82664">
              <w:t>12188,4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B5795">
            <w:r w:rsidRPr="00A82664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jc w:val="center"/>
            </w:pPr>
            <w:r w:rsidRPr="00A82664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12682,1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jc w:val="center"/>
            </w:pPr>
            <w:r w:rsidRPr="00A82664">
              <w:t>11957,9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jc w:val="center"/>
            </w:pPr>
            <w:r w:rsidRPr="00A82664">
              <w:t>12188,4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B5795">
            <w:r w:rsidRPr="00A82664">
              <w:t>Сохранение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A4A55">
            <w:pPr>
              <w:jc w:val="center"/>
            </w:pPr>
            <w:r w:rsidRPr="00A82664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12047,9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A10389">
            <w:pPr>
              <w:jc w:val="center"/>
            </w:pPr>
            <w:r w:rsidRPr="00A82664">
              <w:t>11360,0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7E371B">
            <w:pPr>
              <w:jc w:val="center"/>
            </w:pPr>
            <w:r w:rsidRPr="00A82664">
              <w:t>11579,0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jc w:val="center"/>
            </w:pPr>
            <w:r w:rsidRPr="00A82664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FE59FE">
            <w:pPr>
              <w:jc w:val="center"/>
            </w:pPr>
            <w:r w:rsidRPr="00BF6749">
              <w:t>12047,9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jc w:val="center"/>
            </w:pPr>
            <w:r w:rsidRPr="00A82664">
              <w:t>11360,0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jc w:val="center"/>
            </w:pPr>
            <w:r w:rsidRPr="00A82664">
              <w:t>11579,0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jc w:val="center"/>
            </w:pPr>
            <w:r w:rsidRPr="00A82664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FE59FE">
            <w:pPr>
              <w:jc w:val="center"/>
            </w:pPr>
            <w:r w:rsidRPr="00BF6749">
              <w:t>12047,9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jc w:val="center"/>
            </w:pPr>
            <w:r w:rsidRPr="00A82664">
              <w:t>11360,0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jc w:val="center"/>
            </w:pPr>
            <w:r w:rsidRPr="00A82664">
              <w:t>11579,0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r w:rsidRPr="00A8266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835AD">
            <w:pPr>
              <w:jc w:val="center"/>
            </w:pPr>
            <w:r w:rsidRPr="00A82664">
              <w:t xml:space="preserve">83 0 01 </w:t>
            </w:r>
            <w:r w:rsidRPr="00A82664">
              <w:rPr>
                <w:lang w:val="en-US"/>
              </w:rPr>
              <w:t>S</w:t>
            </w:r>
            <w:r w:rsidRPr="00A82664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634,2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A10389">
            <w:pPr>
              <w:jc w:val="center"/>
            </w:pPr>
            <w:r w:rsidRPr="00A82664">
              <w:t>597,9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7E371B">
            <w:pPr>
              <w:jc w:val="center"/>
            </w:pPr>
            <w:r w:rsidRPr="00A82664">
              <w:t>609,4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835AD">
            <w:pPr>
              <w:jc w:val="center"/>
            </w:pPr>
            <w:r w:rsidRPr="00A82664">
              <w:t xml:space="preserve">83 0 01 </w:t>
            </w:r>
            <w:r w:rsidRPr="00A82664">
              <w:rPr>
                <w:lang w:val="en-US"/>
              </w:rPr>
              <w:t>S</w:t>
            </w:r>
            <w:r w:rsidRPr="00A82664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jc w:val="center"/>
            </w:pPr>
            <w:r>
              <w:t>634,2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jc w:val="center"/>
            </w:pPr>
            <w:r w:rsidRPr="00A82664">
              <w:t>597,9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jc w:val="center"/>
            </w:pPr>
            <w:r w:rsidRPr="00A82664">
              <w:t>609,4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jc w:val="center"/>
            </w:pPr>
            <w:r w:rsidRPr="00A82664">
              <w:t xml:space="preserve">83 0 01 </w:t>
            </w:r>
            <w:r w:rsidRPr="00A82664">
              <w:rPr>
                <w:lang w:val="en-US"/>
              </w:rPr>
              <w:t>S</w:t>
            </w:r>
            <w:r w:rsidRPr="00A82664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jc w:val="center"/>
            </w:pPr>
            <w:r>
              <w:t>634,2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jc w:val="center"/>
            </w:pPr>
            <w:r w:rsidRPr="00A82664">
              <w:t>597,9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25A37">
            <w:pPr>
              <w:jc w:val="center"/>
            </w:pPr>
            <w:r w:rsidRPr="00A82664">
              <w:t>609,4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05315">
            <w:r w:rsidRPr="00A82664"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05315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14285,0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05315">
            <w:pPr>
              <w:overflowPunct/>
              <w:autoSpaceDE/>
              <w:adjustRightInd/>
              <w:jc w:val="center"/>
            </w:pPr>
            <w:r w:rsidRPr="00A82664">
              <w:t>8717,0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05315">
            <w:pPr>
              <w:overflowPunct/>
              <w:autoSpaceDE/>
              <w:adjustRightInd/>
              <w:jc w:val="center"/>
            </w:pPr>
            <w:r w:rsidRPr="00A82664">
              <w:t>8764,4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AE108B">
            <w:pPr>
              <w:jc w:val="center"/>
            </w:pPr>
            <w:r w:rsidRPr="00A82664">
              <w:t>05 0 00 00000</w:t>
            </w:r>
          </w:p>
          <w:p w:rsidR="008536A5" w:rsidRPr="00A82664" w:rsidRDefault="008536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1870,2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AD4721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AD4721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AE108B">
            <w:pPr>
              <w:jc w:val="center"/>
            </w:pPr>
            <w:r w:rsidRPr="00A82664">
              <w:t>05 0 01 00000</w:t>
            </w:r>
          </w:p>
          <w:p w:rsidR="008536A5" w:rsidRPr="00A82664" w:rsidRDefault="008536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1870,2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AE108B">
            <w:pPr>
              <w:jc w:val="center"/>
            </w:pPr>
            <w:r w:rsidRPr="00A82664">
              <w:t>05 0 01 72300</w:t>
            </w:r>
          </w:p>
          <w:p w:rsidR="008536A5" w:rsidRPr="00A82664" w:rsidRDefault="008536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1683,2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AE108B">
            <w:pPr>
              <w:jc w:val="center"/>
            </w:pPr>
            <w:r w:rsidRPr="00A82664">
              <w:t>05 0 01 72300</w:t>
            </w:r>
          </w:p>
          <w:p w:rsidR="008536A5" w:rsidRPr="00A82664" w:rsidRDefault="008536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16081D">
            <w:pPr>
              <w:jc w:val="center"/>
            </w:pPr>
            <w:r w:rsidRPr="006B62E6">
              <w:t>1683,2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B5795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AE108B">
            <w:pPr>
              <w:jc w:val="center"/>
            </w:pPr>
            <w:r w:rsidRPr="00A82664">
              <w:t>05 0 01 72300</w:t>
            </w:r>
          </w:p>
          <w:p w:rsidR="008536A5" w:rsidRPr="00A82664" w:rsidRDefault="008536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16081D">
            <w:pPr>
              <w:jc w:val="center"/>
            </w:pPr>
            <w:r w:rsidRPr="006B62E6">
              <w:t>1683,2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F024F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8536A5" w:rsidRPr="00A82664" w:rsidRDefault="008536A5" w:rsidP="004B7E93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AE108B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  <w:p w:rsidR="008536A5" w:rsidRPr="00A82664" w:rsidRDefault="008536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187,0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AE108B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187,0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03F95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AE108B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187,0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F024F">
            <w:r w:rsidRPr="00A82664">
              <w:t xml:space="preserve">Выполнение функций органами местного самоуправления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F024F">
            <w:pPr>
              <w:jc w:val="center"/>
            </w:pPr>
            <w:r w:rsidRPr="00A82664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F024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F024F">
            <w:pPr>
              <w:jc w:val="center"/>
            </w:pPr>
            <w:r>
              <w:t>628,1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F024F">
            <w:pPr>
              <w:overflowPunct/>
              <w:autoSpaceDE/>
              <w:adjustRightInd/>
              <w:jc w:val="center"/>
            </w:pPr>
            <w:r w:rsidRPr="00A82664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F024F">
            <w:pPr>
              <w:overflowPunct/>
              <w:autoSpaceDE/>
              <w:adjustRightInd/>
              <w:jc w:val="center"/>
            </w:pPr>
            <w:r w:rsidRPr="00A82664">
              <w:t>521,7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628,1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549A4">
            <w:pPr>
              <w:overflowPunct/>
              <w:autoSpaceDE/>
              <w:adjustRightInd/>
              <w:jc w:val="center"/>
            </w:pPr>
            <w:r w:rsidRPr="00A82664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549A4">
            <w:pPr>
              <w:overflowPunct/>
              <w:autoSpaceDE/>
              <w:adjustRightInd/>
              <w:jc w:val="center"/>
            </w:pPr>
            <w:r w:rsidRPr="00A82664">
              <w:t>521,7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628,1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549A4">
            <w:pPr>
              <w:overflowPunct/>
              <w:autoSpaceDE/>
              <w:adjustRightInd/>
              <w:jc w:val="center"/>
            </w:pPr>
            <w:r w:rsidRPr="00A82664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549A4">
            <w:pPr>
              <w:overflowPunct/>
              <w:autoSpaceDE/>
              <w:adjustRightInd/>
              <w:jc w:val="center"/>
            </w:pPr>
            <w:r w:rsidRPr="00A82664">
              <w:t>521,7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606,7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521,7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606,7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521,7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D7EFB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D7EFB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7940F0" w:rsidRDefault="008536A5" w:rsidP="001D7EFB">
            <w:r w:rsidRPr="007940F0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7940F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7940F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7940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7940F0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34450">
            <w:pPr>
              <w:jc w:val="center"/>
            </w:pPr>
            <w:r>
              <w:t>11,3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7940F0" w:rsidRDefault="008536A5" w:rsidP="001D7EFB">
            <w:r w:rsidRPr="007940F0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7940F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7940F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7940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7940F0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11,3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2055,0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1516,2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1559,4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7502F5">
            <w:pPr>
              <w:jc w:val="center"/>
            </w:pPr>
            <w:r w:rsidRPr="00797ED2">
              <w:t>2055,0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549A4">
            <w:pPr>
              <w:overflowPunct/>
              <w:autoSpaceDE/>
              <w:adjustRightInd/>
              <w:jc w:val="center"/>
            </w:pPr>
            <w:r w:rsidRPr="00A82664">
              <w:t>1516,2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549A4">
            <w:pPr>
              <w:overflowPunct/>
              <w:autoSpaceDE/>
              <w:adjustRightInd/>
              <w:jc w:val="center"/>
            </w:pPr>
            <w:r w:rsidRPr="00A82664">
              <w:t>1559,4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7502F5">
            <w:pPr>
              <w:jc w:val="center"/>
            </w:pPr>
            <w:r w:rsidRPr="00797ED2">
              <w:t>2055,0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549A4">
            <w:pPr>
              <w:overflowPunct/>
              <w:autoSpaceDE/>
              <w:adjustRightInd/>
              <w:jc w:val="center"/>
            </w:pPr>
            <w:r w:rsidRPr="00A82664">
              <w:t>1516,2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549A4">
            <w:pPr>
              <w:overflowPunct/>
              <w:autoSpaceDE/>
              <w:adjustRightInd/>
              <w:jc w:val="center"/>
            </w:pPr>
            <w:r w:rsidRPr="00A82664">
              <w:t>1559,4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1766,0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1399,8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1447,4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1766,0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1399,8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1447,4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278,4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116,4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112,0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278,4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116,4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112,0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7940F0" w:rsidRDefault="008536A5" w:rsidP="00534450">
            <w:r w:rsidRPr="007940F0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3445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3445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3445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34450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131C13">
            <w:pPr>
              <w:jc w:val="center"/>
            </w:pPr>
            <w:r>
              <w:t>10,6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7940F0" w:rsidRDefault="008536A5" w:rsidP="00534450">
            <w:r w:rsidRPr="007940F0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3445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3445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3445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34450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131C13">
            <w:pPr>
              <w:jc w:val="center"/>
            </w:pPr>
            <w:r>
              <w:t>10,6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D1B53">
            <w:pPr>
              <w:jc w:val="both"/>
            </w:pPr>
            <w:r w:rsidRPr="00A82664">
              <w:t>Обеспечение деятельности подведомственных учреждений  (ОДУКИК)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74 1 00 00000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9731,7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D7EFB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8139,7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549A4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549A4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D7EFB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8046,2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549A4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D7EFB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E0F61">
            <w:pPr>
              <w:jc w:val="center"/>
            </w:pPr>
            <w:r>
              <w:t>8046,2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549A4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D7EFB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44,0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D7EFB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44,0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49,5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49,5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941E6B">
            <w:r w:rsidRPr="007502F5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941E6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941E6B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941E6B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941E6B">
            <w:pPr>
              <w:jc w:val="center"/>
            </w:pPr>
            <w:r w:rsidRPr="00A82664">
              <w:t xml:space="preserve">74 1 00 </w:t>
            </w:r>
            <w:r>
              <w:t>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941E6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941E6B">
            <w:pPr>
              <w:jc w:val="center"/>
            </w:pPr>
            <w:r>
              <w:t>1303,8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941E6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941E6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941E6B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941E6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941E6B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941E6B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941E6B">
            <w:pPr>
              <w:jc w:val="center"/>
            </w:pPr>
            <w:r w:rsidRPr="00A82664">
              <w:t xml:space="preserve">74 1 00 </w:t>
            </w:r>
            <w:r>
              <w:t>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941E6B">
            <w:pPr>
              <w:jc w:val="center"/>
            </w:pPr>
            <w: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941E6B">
            <w:pPr>
              <w:jc w:val="center"/>
            </w:pPr>
            <w:r>
              <w:t>1303,8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941E6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941E6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941E6B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941E6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941E6B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941E6B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941E6B">
            <w:pPr>
              <w:jc w:val="center"/>
            </w:pPr>
            <w:r w:rsidRPr="00A82664">
              <w:t xml:space="preserve">74 1 00 </w:t>
            </w:r>
            <w:r>
              <w:t>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941E6B">
            <w:pPr>
              <w:jc w:val="center"/>
            </w:pPr>
            <w:r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941E6B">
            <w:pPr>
              <w:jc w:val="center"/>
            </w:pPr>
            <w:r>
              <w:t>1303,8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941E6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941E6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r w:rsidRPr="00AD5F31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AD5F31">
            <w:pPr>
              <w:jc w:val="center"/>
            </w:pPr>
            <w:r w:rsidRPr="00A82664">
              <w:t xml:space="preserve">74 1 00 </w:t>
            </w:r>
            <w:r>
              <w:t>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131C13">
            <w:pPr>
              <w:jc w:val="center"/>
            </w:pPr>
            <w:r>
              <w:t>288,2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 xml:space="preserve">74 1 00 </w:t>
            </w:r>
            <w:r>
              <w:t>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131C13">
            <w:pPr>
              <w:jc w:val="center"/>
            </w:pPr>
            <w:r>
              <w:t>288,2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 xml:space="preserve">74 1 00 </w:t>
            </w:r>
            <w:r>
              <w:t>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131C13">
            <w:pPr>
              <w:jc w:val="center"/>
            </w:pPr>
            <w:r>
              <w:t>288,2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D7EFB">
            <w:r w:rsidRPr="00A82664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D7EFB">
            <w:r w:rsidRPr="00A82664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>
              <w:t>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r w:rsidRPr="00A82664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>
              <w:t>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r w:rsidRPr="00A82664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>
              <w:t>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r w:rsidRPr="00A8266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>
              <w:t>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>
              <w:t>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>
              <w:t>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>
              <w:t>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r w:rsidRPr="00A82664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r w:rsidRPr="00A82664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AD5F31">
            <w:pPr>
              <w:jc w:val="center"/>
            </w:pPr>
            <w:r w:rsidRPr="00CA23CB"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AD5F31">
            <w:pPr>
              <w:jc w:val="center"/>
            </w:pPr>
            <w:r w:rsidRPr="00CA23CB"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AD5F31">
            <w:pPr>
              <w:jc w:val="center"/>
            </w:pPr>
            <w:r w:rsidRPr="00CA23CB"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AD5F31">
            <w:pPr>
              <w:jc w:val="center"/>
            </w:pPr>
            <w:r w:rsidRPr="00CA23CB"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r w:rsidRPr="00A8266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r w:rsidRPr="00A82664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7940F0">
            <w:pPr>
              <w:jc w:val="center"/>
            </w:pPr>
            <w:r w:rsidRPr="00D43D1B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7940F0">
            <w:pPr>
              <w:jc w:val="center"/>
            </w:pPr>
            <w:r w:rsidRPr="00D43D1B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7940F0">
            <w:pPr>
              <w:jc w:val="center"/>
            </w:pPr>
            <w:r w:rsidRPr="00D43D1B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pPr>
              <w:rPr>
                <w:b/>
                <w:iCs/>
              </w:rPr>
            </w:pPr>
            <w:r w:rsidRPr="00A82664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b/>
                <w:lang w:val="en-US"/>
              </w:rPr>
            </w:pPr>
            <w:r w:rsidRPr="00A82664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b/>
              </w:rPr>
            </w:pPr>
            <w:r>
              <w:rPr>
                <w:b/>
              </w:rPr>
              <w:t>10782,0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8741,4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8396,3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pPr>
              <w:rPr>
                <w:iCs/>
              </w:rPr>
            </w:pPr>
            <w:r w:rsidRPr="00A82664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4924,9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5391,1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5033,7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736B">
            <w:pPr>
              <w:jc w:val="center"/>
            </w:pPr>
            <w:r>
              <w:t>4924,9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736B">
            <w:pPr>
              <w:overflowPunct/>
              <w:autoSpaceDE/>
              <w:adjustRightInd/>
              <w:jc w:val="center"/>
            </w:pPr>
            <w:r w:rsidRPr="00A82664">
              <w:t>5391,1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736B">
            <w:pPr>
              <w:overflowPunct/>
              <w:autoSpaceDE/>
              <w:adjustRightInd/>
              <w:jc w:val="center"/>
            </w:pPr>
            <w:r w:rsidRPr="00A82664">
              <w:t>5033,7</w:t>
            </w:r>
          </w:p>
        </w:tc>
      </w:tr>
      <w:tr w:rsidR="008536A5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E3B6F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582,4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583,0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46D6E">
            <w:pPr>
              <w:jc w:val="center"/>
            </w:pPr>
            <w:r w:rsidRPr="00A82664">
              <w:t>583,0</w:t>
            </w:r>
          </w:p>
        </w:tc>
      </w:tr>
      <w:tr w:rsidR="008536A5" w:rsidRPr="00A82664" w:rsidTr="00891E45">
        <w:trPr>
          <w:gridBefore w:val="1"/>
          <w:trHeight w:val="117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E3B6F">
            <w:r w:rsidRPr="00A8266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582,4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46D6E">
            <w:pPr>
              <w:jc w:val="center"/>
            </w:pPr>
            <w:r w:rsidRPr="00A82664">
              <w:t>583,0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46D6E">
            <w:pPr>
              <w:jc w:val="center"/>
            </w:pPr>
            <w:r w:rsidRPr="00A82664">
              <w:t>583,0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E3B6F">
            <w:r w:rsidRPr="00A82664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582,4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46D6E">
            <w:pPr>
              <w:jc w:val="center"/>
            </w:pPr>
            <w:r w:rsidRPr="00A82664">
              <w:t>583,0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46D6E">
            <w:pPr>
              <w:jc w:val="center"/>
            </w:pPr>
            <w:r w:rsidRPr="00A82664">
              <w:t>583,0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E3B6F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582,4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578,0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583,0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E3B6F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582,4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578,0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583,0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E3B6F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E3B6F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4342,5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4808,1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4450,7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BE6002">
            <w:pPr>
              <w:jc w:val="center"/>
            </w:pPr>
            <w:r>
              <w:t>4342,5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736B">
            <w:pPr>
              <w:overflowPunct/>
              <w:autoSpaceDE/>
              <w:adjustRightInd/>
              <w:jc w:val="center"/>
            </w:pPr>
            <w:r w:rsidRPr="00A82664">
              <w:t>4808,1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736B">
            <w:pPr>
              <w:overflowPunct/>
              <w:autoSpaceDE/>
              <w:adjustRightInd/>
              <w:jc w:val="center"/>
            </w:pPr>
            <w:r w:rsidRPr="00A82664">
              <w:t>4450,7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BE6002">
            <w:pPr>
              <w:jc w:val="center"/>
            </w:pPr>
            <w:r>
              <w:t>4342,5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736B">
            <w:pPr>
              <w:overflowPunct/>
              <w:autoSpaceDE/>
              <w:adjustRightInd/>
              <w:jc w:val="center"/>
            </w:pPr>
            <w:r w:rsidRPr="00A82664">
              <w:t>4805,8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736B">
            <w:pPr>
              <w:overflowPunct/>
              <w:autoSpaceDE/>
              <w:adjustRightInd/>
              <w:jc w:val="center"/>
            </w:pPr>
            <w:r w:rsidRPr="00A82664">
              <w:t>4448,4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3525,5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3641,2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3754,0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A20E40">
            <w:pPr>
              <w:jc w:val="center"/>
            </w:pPr>
            <w:r>
              <w:t>3525,5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A20E40">
            <w:pPr>
              <w:overflowPunct/>
              <w:autoSpaceDE/>
              <w:adjustRightInd/>
              <w:jc w:val="center"/>
            </w:pPr>
            <w:r w:rsidRPr="00A82664">
              <w:t>3641,2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A20E40">
            <w:pPr>
              <w:overflowPunct/>
              <w:autoSpaceDE/>
              <w:adjustRightInd/>
              <w:jc w:val="center"/>
            </w:pPr>
            <w:r w:rsidRPr="00A82664">
              <w:t>3754,0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811,4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1164,6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694,4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A20E40">
            <w:pPr>
              <w:jc w:val="center"/>
            </w:pPr>
            <w:r>
              <w:t>811,4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2B14">
            <w:pPr>
              <w:overflowPunct/>
              <w:autoSpaceDE/>
              <w:adjustRightInd/>
              <w:jc w:val="center"/>
            </w:pPr>
            <w:r w:rsidRPr="00A82664">
              <w:t>1164,6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2B14">
            <w:pPr>
              <w:overflowPunct/>
              <w:autoSpaceDE/>
              <w:adjustRightInd/>
              <w:jc w:val="center"/>
            </w:pPr>
            <w:r w:rsidRPr="00A82664">
              <w:t>694,4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overflowPunct/>
              <w:autoSpaceDE/>
              <w:adjustRightInd/>
              <w:jc w:val="center"/>
            </w:pPr>
            <w:r w:rsidRPr="00A82664">
              <w:t>2,3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46D6E">
            <w:pPr>
              <w:jc w:val="center"/>
            </w:pPr>
            <w:r w:rsidRPr="00A82664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jc w:val="center"/>
            </w:pPr>
            <w:r w:rsidRPr="00A82664">
              <w:t>2,3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46D6E">
            <w:pPr>
              <w:jc w:val="center"/>
            </w:pPr>
            <w:r w:rsidRPr="00A82664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jc w:val="center"/>
            </w:pPr>
            <w:r w:rsidRPr="00A82664">
              <w:t>2,3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5E4451" w:rsidRDefault="008536A5" w:rsidP="004B7E93">
            <w:r w:rsidRPr="005E4451"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1259,5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46D6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jc w:val="center"/>
            </w:pPr>
            <w: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5E4451" w:rsidRDefault="008536A5" w:rsidP="004B7E93">
            <w:r w:rsidRPr="005E4451"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1259,5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5E4451" w:rsidRDefault="008536A5" w:rsidP="004B7E93">
            <w:r w:rsidRPr="005E4451"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>
              <w:t>73 0 00 00000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>
              <w:t>1259,5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5E4451" w:rsidRDefault="008536A5" w:rsidP="004B7E93">
            <w:r w:rsidRPr="005E4451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>
              <w:t>73 1 00 00000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>
              <w:t>1259,5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5E4451" w:rsidRDefault="008536A5" w:rsidP="004B7E93">
            <w:r w:rsidRPr="005E4451">
              <w:t>Уточнение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>
              <w:t>73 1 00 78800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>
              <w:t>1259,5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5E4451" w:rsidRDefault="008536A5" w:rsidP="004B7E93">
            <w:r w:rsidRPr="005E4451">
              <w:t>Межбюджетные тра</w:t>
            </w:r>
            <w:r>
              <w:t>н</w:t>
            </w:r>
            <w:r w:rsidRPr="005E4451">
              <w:t>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>
              <w:t>73 1 00 78800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>
              <w:t>1259,5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5E4451" w:rsidRDefault="008536A5" w:rsidP="004B7E93">
            <w:r w:rsidRPr="005E4451"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>
              <w:t>73 1 00 78800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>
              <w:t>540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>
              <w:t>1259,5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7502F5">
            <w:pPr>
              <w:jc w:val="center"/>
            </w:pPr>
            <w:r w:rsidRPr="00A413E0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7502F5">
            <w:pPr>
              <w:jc w:val="center"/>
            </w:pPr>
            <w:r w:rsidRPr="00A413E0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7502F5">
            <w:pPr>
              <w:jc w:val="center"/>
            </w:pPr>
            <w:r w:rsidRPr="00A413E0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7502F5">
            <w:pPr>
              <w:jc w:val="center"/>
            </w:pPr>
            <w:r w:rsidRPr="00A413E0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7502F5">
            <w:pPr>
              <w:jc w:val="center"/>
            </w:pPr>
            <w:r w:rsidRPr="00A413E0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7502F5">
            <w:pPr>
              <w:jc w:val="center"/>
            </w:pPr>
            <w:r w:rsidRPr="00A413E0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Обслуживание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17,8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0,2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7502F5">
            <w:pPr>
              <w:jc w:val="center"/>
            </w:pPr>
            <w:r w:rsidRPr="000B528B">
              <w:t>17,8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0,2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7502F5">
            <w:pPr>
              <w:jc w:val="center"/>
            </w:pPr>
            <w:r w:rsidRPr="000B528B">
              <w:t>17,8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overflowPunct/>
              <w:autoSpaceDE/>
              <w:adjustRightInd/>
              <w:jc w:val="center"/>
            </w:pPr>
            <w:r w:rsidRPr="00A82664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overflowPunct/>
              <w:autoSpaceDE/>
              <w:adjustRightInd/>
              <w:jc w:val="center"/>
            </w:pPr>
            <w:r w:rsidRPr="00A82664">
              <w:t>0,2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1DD4">
            <w:r w:rsidRPr="00A82664">
              <w:t xml:space="preserve">Обслуживание государственного ( муниципального) долга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7502F5">
            <w:pPr>
              <w:jc w:val="center"/>
            </w:pPr>
            <w:r w:rsidRPr="000B528B">
              <w:t>17,8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overflowPunct/>
              <w:autoSpaceDE/>
              <w:adjustRightInd/>
              <w:jc w:val="center"/>
            </w:pPr>
            <w:r w:rsidRPr="00A82664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overflowPunct/>
              <w:autoSpaceDE/>
              <w:adjustRightInd/>
              <w:jc w:val="center"/>
            </w:pPr>
            <w:r w:rsidRPr="00A82664">
              <w:t>0,2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Обслуживание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7502F5">
            <w:pPr>
              <w:jc w:val="center"/>
            </w:pPr>
            <w:r w:rsidRPr="000B528B">
              <w:t>17,8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overflowPunct/>
              <w:autoSpaceDE/>
              <w:adjustRightInd/>
              <w:jc w:val="center"/>
            </w:pPr>
            <w:r w:rsidRPr="00A82664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overflowPunct/>
              <w:autoSpaceDE/>
              <w:adjustRightInd/>
              <w:jc w:val="center"/>
            </w:pPr>
            <w:r w:rsidRPr="00A82664">
              <w:t>0,2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4579,2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3362,4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03F95">
            <w:pPr>
              <w:jc w:val="center"/>
            </w:pPr>
            <w:r w:rsidRPr="00A82664">
              <w:t>3326,5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03F95">
            <w:pPr>
              <w:jc w:val="center"/>
            </w:pPr>
            <w:r w:rsidRPr="00A82664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03F95">
            <w:pPr>
              <w:jc w:val="center"/>
            </w:pPr>
            <w:r w:rsidRPr="00A82664">
              <w:t>3362,4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03F95">
            <w:pPr>
              <w:jc w:val="center"/>
            </w:pPr>
            <w:r w:rsidRPr="00A82664">
              <w:t>3326,5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03F95">
            <w:pPr>
              <w:jc w:val="center"/>
            </w:pPr>
            <w:r w:rsidRPr="00A82664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03F95">
            <w:pPr>
              <w:jc w:val="center"/>
            </w:pPr>
            <w:r w:rsidRPr="00A82664">
              <w:t>3362,4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03F95">
            <w:pPr>
              <w:jc w:val="center"/>
            </w:pPr>
            <w:r w:rsidRPr="00A82664">
              <w:t>3326,5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03F95">
            <w:pPr>
              <w:jc w:val="center"/>
            </w:pPr>
            <w:r w:rsidRPr="00A82664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03F95">
            <w:pPr>
              <w:jc w:val="center"/>
            </w:pPr>
            <w:r w:rsidRPr="00A82664">
              <w:t>3362,4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923D3A">
            <w:pPr>
              <w:jc w:val="center"/>
            </w:pPr>
            <w:r w:rsidRPr="00A82664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923D3A">
            <w:pPr>
              <w:jc w:val="center"/>
            </w:pPr>
            <w:r w:rsidRPr="00A82664">
              <w:t>2500,0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923D3A">
            <w:pPr>
              <w:jc w:val="center"/>
            </w:pPr>
            <w:r w:rsidRPr="00A82664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923D3A">
            <w:pPr>
              <w:jc w:val="center"/>
            </w:pPr>
            <w:r w:rsidRPr="00A82664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923D3A">
            <w:pPr>
              <w:jc w:val="center"/>
            </w:pPr>
            <w:r w:rsidRPr="00A82664">
              <w:t>2500,0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923D3A">
            <w:pPr>
              <w:jc w:val="center"/>
            </w:pPr>
            <w:r w:rsidRPr="00A82664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923D3A">
            <w:pPr>
              <w:jc w:val="center"/>
            </w:pPr>
            <w:r w:rsidRPr="00A82664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923D3A">
            <w:pPr>
              <w:jc w:val="center"/>
            </w:pPr>
            <w:r w:rsidRPr="00A82664">
              <w:t>2500,0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826,5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862,4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826,5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jc w:val="center"/>
            </w:pPr>
            <w:r w:rsidRPr="00A82664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jc w:val="center"/>
            </w:pPr>
            <w:r w:rsidRPr="00A82664">
              <w:t>862,4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826,5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jc w:val="center"/>
            </w:pPr>
            <w:r w:rsidRPr="00A82664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17F2B">
            <w:pPr>
              <w:jc w:val="center"/>
            </w:pPr>
            <w:r w:rsidRPr="00A82664">
              <w:t>862,4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5E4451" w:rsidRDefault="008536A5" w:rsidP="004B7E93">
            <w:r>
              <w:t>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255,7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5E4451" w:rsidRDefault="008536A5" w:rsidP="004B7E93">
            <w:r w:rsidRPr="005E4451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1252,7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5E4451" w:rsidRDefault="008536A5" w:rsidP="004B7E93">
            <w:r w:rsidRPr="005E4451"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>
              <w:t>73 0 00 00000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BE6002">
            <w:pPr>
              <w:jc w:val="center"/>
            </w:pPr>
            <w:r w:rsidRPr="00D068BA">
              <w:t>1252,7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5E4451" w:rsidRDefault="008536A5" w:rsidP="004B7E93">
            <w:r w:rsidRPr="005E4451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>
              <w:t>73 1 00 40020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BE6002">
            <w:pPr>
              <w:jc w:val="center"/>
            </w:pPr>
            <w:r w:rsidRPr="00D068BA">
              <w:t>1252,7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5E4451" w:rsidRDefault="008536A5" w:rsidP="00CF641C">
            <w:r w:rsidRPr="005E4451">
              <w:t>Межбюджетные тра</w:t>
            </w:r>
            <w:r>
              <w:t>н</w:t>
            </w:r>
            <w:r w:rsidRPr="005E4451">
              <w:t>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>
              <w:t>73 1 00 40020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BE6002">
            <w:pPr>
              <w:jc w:val="center"/>
            </w:pPr>
            <w:r w:rsidRPr="00D068BA">
              <w:t>1252,7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5E4451" w:rsidRDefault="008536A5" w:rsidP="00CF641C">
            <w:r w:rsidRPr="005E4451"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>
              <w:t>73 1 00 40020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>
              <w:t>540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BE6002">
            <w:pPr>
              <w:jc w:val="center"/>
            </w:pPr>
            <w:r w:rsidRPr="00D068BA">
              <w:t>1252,7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pPr>
              <w:rPr>
                <w:b/>
              </w:rPr>
            </w:pPr>
            <w:r w:rsidRPr="00A82664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b/>
              </w:rPr>
            </w:pPr>
            <w:r>
              <w:rPr>
                <w:b/>
              </w:rPr>
              <w:t>118159,4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50587,7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59023,7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pPr>
              <w:rPr>
                <w:iCs/>
              </w:rPr>
            </w:pPr>
            <w:r w:rsidRPr="00A82664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34920,7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26883,9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27807,3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pPr>
              <w:rPr>
                <w:iCs/>
              </w:rPr>
            </w:pPr>
            <w:r w:rsidRPr="00A82664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1420,8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1367,1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pPr>
              <w:rPr>
                <w:iCs/>
              </w:rPr>
            </w:pPr>
            <w:r w:rsidRPr="00A82664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9921B4">
            <w:pPr>
              <w:jc w:val="center"/>
            </w:pPr>
            <w:r w:rsidRPr="00DF7A34">
              <w:t>1420,8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1367,1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pPr>
              <w:rPr>
                <w:iCs/>
              </w:rPr>
            </w:pPr>
            <w:r w:rsidRPr="00A8266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9921B4">
            <w:pPr>
              <w:jc w:val="center"/>
            </w:pPr>
            <w:r w:rsidRPr="00DF7A34">
              <w:t>1420,8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1367,1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pPr>
              <w:rPr>
                <w:iCs/>
              </w:rPr>
            </w:pPr>
            <w:r w:rsidRPr="00A82664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9921B4">
            <w:pPr>
              <w:jc w:val="center"/>
            </w:pPr>
            <w:r w:rsidRPr="00DF7A34">
              <w:t>1420,8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1367,1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pPr>
              <w:rPr>
                <w:iCs/>
              </w:rPr>
            </w:pPr>
            <w:r w:rsidRPr="00A82664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9921B4">
            <w:pPr>
              <w:jc w:val="center"/>
            </w:pPr>
            <w:r w:rsidRPr="00DF7A34">
              <w:t>1420,8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1367,1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pPr>
              <w:rPr>
                <w:iCs/>
              </w:rPr>
            </w:pPr>
            <w:r w:rsidRPr="00A82664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9921B4">
            <w:pPr>
              <w:jc w:val="center"/>
            </w:pPr>
            <w:r w:rsidRPr="00DF7A34">
              <w:t>1420,8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1367,1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14211,4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15964,9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14312,0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7D4AD7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1515,0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1563,3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1611,7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7D4AD7">
            <w:r w:rsidRPr="00A82664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1492,7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1541,0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1589,4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7D4AD7">
            <w:r w:rsidRPr="00874CED"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212,8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219,7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226,7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7D4AD7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209,3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211,6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7D4AD7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209,3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211,6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15,1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7D4AD7">
            <w:r w:rsidRPr="00A8266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15,1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7D4AD7">
            <w:r w:rsidRPr="00874CED"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 в отношении совершеннолетних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224,9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231,8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238,8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7D4AD7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212,5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200,8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207,7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7D4AD7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212,5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200,8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207,7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12,4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31,1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7D4AD7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>
              <w:t>12,4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31,1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7D4AD7">
            <w:r w:rsidRPr="003269E4">
              <w:t>Осуществление 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213,0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219,9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226,8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7D4AD7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197,0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211,6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7D4AD7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197,0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204,3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211,6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15,2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7D4AD7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15,6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15,2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7D4AD7">
            <w:r w:rsidRPr="003269E4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221,6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228,5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235,5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7D4AD7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214,3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211,2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218,5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7D4AD7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>
              <w:t>214,3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211,2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218,5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17,0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7D4AD7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>
              <w:t>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17,3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17,0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7D4AD7">
            <w:r w:rsidRPr="00264065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221,7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228,6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7D4AD7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214,8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217,3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7D4AD7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>
              <w:t>214,8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210,0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217,3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11,3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7D4AD7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11,3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7D4AD7">
            <w:r w:rsidRPr="00264065"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405,6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419,4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433,0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7D4AD7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383,6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414,4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7D4AD7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>
              <w:t>383,6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414,4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22,0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18,6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7D4AD7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>
              <w:t>22,0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18,9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18,6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7D4AD7">
            <w:r w:rsidRPr="00A8266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22,3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7D4AD7">
            <w:r w:rsidRPr="00A82664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22,3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22,3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7D4AD7">
            <w:r w:rsidRPr="00A8266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22,3</w:t>
            </w:r>
          </w:p>
        </w:tc>
      </w:tr>
      <w:tr w:rsidR="008536A5" w:rsidRPr="00A82664" w:rsidTr="008D541B">
        <w:trPr>
          <w:gridBefore w:val="1"/>
          <w:trHeight w:val="54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lang w:val="en-US"/>
              </w:rPr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12696,4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14401,6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12700,3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>
              <w:t>12696,4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14401,6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12700,3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lang w:val="en-US"/>
              </w:rPr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12612,2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14208,6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12600,3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12301,5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14090,6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12482,3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E0F61">
            <w:pPr>
              <w:jc w:val="center"/>
            </w:pPr>
            <w:r>
              <w:t>12301,5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14090,6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12482,3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242,7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118,0</w:t>
            </w:r>
          </w:p>
        </w:tc>
      </w:tr>
      <w:tr w:rsidR="008536A5" w:rsidRPr="00A82664" w:rsidTr="002F28BB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242,7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118,0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118,0</w:t>
            </w:r>
          </w:p>
        </w:tc>
      </w:tr>
      <w:tr w:rsidR="008536A5" w:rsidRPr="00A82664" w:rsidTr="002F28BB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131C13">
            <w:pPr>
              <w:jc w:val="center"/>
            </w:pPr>
            <w:r>
              <w:t>68,0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>
              <w:t>-</w:t>
            </w:r>
          </w:p>
        </w:tc>
      </w:tr>
      <w:tr w:rsidR="008536A5" w:rsidRPr="00A82664" w:rsidTr="002F28BB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131C13">
            <w:pPr>
              <w:jc w:val="center"/>
            </w:pPr>
            <w:r>
              <w:t>68,0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A20E40">
            <w:pPr>
              <w:jc w:val="center"/>
            </w:pPr>
            <w:r>
              <w:t>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A20E40">
            <w:pPr>
              <w:jc w:val="center"/>
            </w:pPr>
            <w:r w:rsidRPr="00A82664">
              <w:t>193,0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A20E40">
            <w:pPr>
              <w:jc w:val="center"/>
            </w:pPr>
            <w:r w:rsidRPr="00A82664">
              <w:t>100,0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193,0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>
              <w:t>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193,0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100,0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7C18BD">
              <w:t>Судебная система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185500">
            <w:pPr>
              <w:jc w:val="center"/>
            </w:pPr>
            <w:r>
              <w:t>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7C18BD" w:rsidRDefault="008536A5" w:rsidP="004B7E93">
            <w:r w:rsidRPr="007C18BD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 xml:space="preserve">70 5 00 </w:t>
            </w:r>
            <w:r w:rsidRPr="007C18BD">
              <w:t>51200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16081D">
            <w:pPr>
              <w:jc w:val="center"/>
            </w:pPr>
            <w:r>
              <w:t>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>
              <w:t xml:space="preserve">70 5 00 </w:t>
            </w:r>
            <w:r w:rsidRPr="007C18BD">
              <w:t>51200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16081D">
            <w:pPr>
              <w:jc w:val="center"/>
            </w:pPr>
            <w:r>
              <w:t>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r w:rsidRPr="00A8266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>
              <w:t xml:space="preserve">70 5 00 </w:t>
            </w:r>
            <w:r w:rsidRPr="007C18BD">
              <w:t>51200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16081D">
            <w:pPr>
              <w:jc w:val="center"/>
            </w:pPr>
            <w:r>
              <w:t>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45599">
            <w:r w:rsidRPr="00A82664"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35AF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35AF0">
            <w:pPr>
              <w:jc w:val="center"/>
            </w:pPr>
            <w:r w:rsidRPr="00A82664">
              <w:t>40,0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45599">
            <w:r w:rsidRPr="00A82664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40,0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45599">
            <w:r w:rsidRPr="00A82664">
              <w:t>Управление резервными средствами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79 1 00 00000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40,0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45599">
            <w:r w:rsidRPr="00A82664">
              <w:t>Средства , выделяемые из резервного фонда местной администрации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40,0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45599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40,0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45599">
            <w:r w:rsidRPr="00A82664"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870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40,0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444E1">
            <w:pPr>
              <w:jc w:val="center"/>
            </w:pPr>
            <w:r>
              <w:t>19245,7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8511,9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12088,2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379,4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B07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B07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379,4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549A4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549A4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341,4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549A4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549A4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FE3A30">
            <w:pPr>
              <w:jc w:val="center"/>
            </w:pPr>
            <w:r w:rsidRPr="00725C5E">
              <w:t>341,4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549A4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549A4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FE3A30">
            <w:pPr>
              <w:jc w:val="center"/>
            </w:pPr>
            <w:r w:rsidRPr="00725C5E">
              <w:t>341,4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549A4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549A4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8536A5" w:rsidRPr="00A82664" w:rsidRDefault="008536A5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38,0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549A4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549A4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38,0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549A4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549A4">
            <w:pPr>
              <w:jc w:val="center"/>
            </w:pPr>
            <w:r w:rsidRPr="00A82664">
              <w:t>-</w:t>
            </w:r>
          </w:p>
        </w:tc>
      </w:tr>
      <w:tr w:rsidR="008536A5" w:rsidRPr="00A82664" w:rsidTr="002B3FE3">
        <w:trPr>
          <w:gridBefore w:val="1"/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110</w:t>
            </w:r>
          </w:p>
          <w:p w:rsidR="008536A5" w:rsidRPr="00A82664" w:rsidRDefault="008536A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38,0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549A4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549A4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2B3FE3" w:rsidRDefault="008536A5" w:rsidP="00600594">
            <w:r w:rsidRPr="002B3FE3">
              <w:t>Муниципальная программа "Обеспечение доступным и комфортным специализированным жильем ветеранов Великой Отечественной Войны, тружеников тыла, пенсионеров и инвалидов на территории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>
              <w:t>65 0 00 00000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4900,0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2B3FE3" w:rsidRDefault="008536A5" w:rsidP="00600594">
            <w:r w:rsidRPr="002B3FE3">
              <w:t>Основное мероприятие "</w:t>
            </w:r>
            <w:r w:rsidRPr="00BE6002">
              <w:t>Оснащение домов системы социального обслуживания граждан муниципального специализированного жилищного фонда, предоставляемых для проживания отдельных категорий граждан, бытовыми приборами, аппаратурой распределительной и регулирующей электрической, мебелью и мягким инвентарем</w:t>
            </w:r>
            <w:r w:rsidRPr="002B3FE3"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342EC">
            <w:pPr>
              <w:jc w:val="center"/>
            </w:pPr>
            <w:r>
              <w:t>65 0 02 00000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4900,0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2B3FE3" w:rsidRDefault="008536A5" w:rsidP="00600594">
            <w:r w:rsidRPr="005342EC">
              <w:t>Оснащение домов системы социального обслуживания граждан муниципального специализированного жилищного фонда, предоставляемых для проживания отдельных категорий граждан, бытовыми приборами, аппаратурой распределительной и регулирующей электрической, мебелью и мягким инвентарем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>
              <w:t>65 0 02 72810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131C13">
            <w:pPr>
              <w:jc w:val="center"/>
            </w:pPr>
            <w:r>
              <w:t>4900,0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2B3FE3">
            <w:pPr>
              <w:jc w:val="center"/>
            </w:pPr>
            <w:r>
              <w:t>65 0 02 7281</w:t>
            </w:r>
            <w:r w:rsidRPr="00263FDC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4900,0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2B3FE3">
            <w:pPr>
              <w:jc w:val="center"/>
            </w:pPr>
            <w:r>
              <w:t>65 0 02 7281</w:t>
            </w:r>
            <w:r w:rsidRPr="00263FDC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4900,0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8531,2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7993,2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10569,6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A3D24">
            <w:r w:rsidRPr="00A82664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862,5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775,0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790,0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A3D24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862,5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775,0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790,0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A3D24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746,6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714,3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728,5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A3D24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746,6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714,3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728,5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A3D24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115,9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61,5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A3D24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115,9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61,5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72 7 00 00000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736,5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662,6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781,9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>
              <w:t>736,5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662,6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781,9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458,7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496,6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513,9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458,7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496,6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513,9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277,3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268,0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277,3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268,0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rPr>
                <w:iCs/>
              </w:rPr>
            </w:pPr>
            <w:r w:rsidRPr="00A8266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131C13">
            <w:pPr>
              <w:jc w:val="center"/>
            </w:pPr>
            <w:r>
              <w:t>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rPr>
                <w:iCs/>
              </w:rPr>
            </w:pPr>
            <w:r w:rsidRPr="00A8266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131C13">
            <w:pPr>
              <w:jc w:val="center"/>
            </w:pPr>
            <w:r>
              <w:t>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pPr>
              <w:rPr>
                <w:iCs/>
              </w:rPr>
            </w:pPr>
            <w:r w:rsidRPr="00A82664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72 8 00 00000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B0D99">
            <w:pPr>
              <w:jc w:val="center"/>
            </w:pPr>
            <w:r>
              <w:t>6932,2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6555,6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8997,7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pPr>
              <w:rPr>
                <w:iCs/>
              </w:rPr>
            </w:pPr>
            <w:r w:rsidRPr="00A82664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6906,3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6505,6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8947,7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3700,0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3402,3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3668,9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3700,0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3402,3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3668,9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3186,3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3103,3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5278,8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2B14">
            <w:pPr>
              <w:jc w:val="center"/>
            </w:pPr>
            <w:r>
              <w:t>3186,3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2B14">
            <w:pPr>
              <w:jc w:val="center"/>
            </w:pPr>
            <w:r w:rsidRPr="00A82664">
              <w:t>3103,3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2B14">
            <w:pPr>
              <w:jc w:val="center"/>
            </w:pPr>
            <w:r w:rsidRPr="00A82664">
              <w:t>5278,8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rPr>
                <w:iCs/>
              </w:rPr>
            </w:pPr>
            <w:r w:rsidRPr="00A8266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602B14">
            <w:pPr>
              <w:jc w:val="center"/>
            </w:pPr>
            <w: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2B14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2B14">
            <w:pPr>
              <w:jc w:val="center"/>
            </w:pPr>
            <w: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rPr>
                <w:iCs/>
              </w:rPr>
            </w:pPr>
            <w:r w:rsidRPr="00A8266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602B14">
            <w:pPr>
              <w:jc w:val="center"/>
            </w:pPr>
            <w: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2B14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2B14">
            <w:pPr>
              <w:jc w:val="center"/>
            </w:pPr>
            <w: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rPr>
                <w:iCs/>
              </w:rPr>
            </w:pPr>
            <w:r w:rsidRPr="00A82664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>
              <w:t>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50,0</w:t>
            </w:r>
          </w:p>
        </w:tc>
      </w:tr>
      <w:tr w:rsidR="008536A5" w:rsidRPr="00A82664" w:rsidTr="00654D18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pPr>
              <w:rPr>
                <w:iCs/>
              </w:rPr>
            </w:pPr>
            <w:r w:rsidRPr="00A8266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06B64">
            <w:pPr>
              <w:jc w:val="center"/>
            </w:pPr>
            <w:r>
              <w:t>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50,0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pPr>
              <w:rPr>
                <w:iCs/>
              </w:rPr>
            </w:pPr>
            <w:r w:rsidRPr="00A8266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06B64">
            <w:pPr>
              <w:jc w:val="center"/>
            </w:pPr>
            <w:r>
              <w:t>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50,0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pPr>
              <w:rPr>
                <w:iCs/>
              </w:rPr>
            </w:pPr>
            <w:r w:rsidRPr="00A82664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864A6">
            <w:pPr>
              <w:jc w:val="center"/>
            </w:pPr>
            <w:r w:rsidRPr="00A82664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06B64">
            <w:pPr>
              <w:jc w:val="center"/>
            </w:pPr>
            <w:r>
              <w:t>564,8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pPr>
              <w:rPr>
                <w:iCs/>
              </w:rPr>
            </w:pPr>
            <w:r w:rsidRPr="00A82664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864A6">
            <w:pPr>
              <w:jc w:val="center"/>
            </w:pPr>
            <w:r w:rsidRPr="00A82664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>
              <w:t>564,8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pPr>
              <w:rPr>
                <w:iCs/>
              </w:rPr>
            </w:pPr>
            <w:r w:rsidRPr="00A82664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864A6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>
              <w:t>564,8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>
              <w:t>191,2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>
              <w:t>191,2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0FA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0FA0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0FA0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>
              <w:t>373,6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0FA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0FA0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0FA0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0FA0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0FA0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0FA0">
            <w:pPr>
              <w:jc w:val="center"/>
            </w:pPr>
            <w:r>
              <w:t>373,6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61177">
            <w:pPr>
              <w:jc w:val="both"/>
            </w:pPr>
            <w:r w:rsidRPr="00A82664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61177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61177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61177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61177">
            <w:pPr>
              <w:jc w:val="center"/>
            </w:pPr>
            <w:r w:rsidRPr="00A82664">
              <w:t>82 0 00 00000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61177">
            <w:pPr>
              <w:jc w:val="center"/>
            </w:pPr>
            <w:r>
              <w:t>1188,4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61177">
            <w:pPr>
              <w:jc w:val="center"/>
            </w:pPr>
            <w:r w:rsidRPr="00A82664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61177">
            <w:pPr>
              <w:jc w:val="center"/>
            </w:pPr>
            <w:r w:rsidRPr="00A82664">
              <w:t>1518,6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61177">
            <w:pPr>
              <w:jc w:val="both"/>
            </w:pPr>
            <w:r w:rsidRPr="00A82664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61177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61177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61177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61177">
            <w:pPr>
              <w:jc w:val="center"/>
            </w:pPr>
            <w:r w:rsidRPr="00A82664">
              <w:t>82 0 01 00000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FE3A30">
            <w:pPr>
              <w:jc w:val="center"/>
            </w:pPr>
            <w:r w:rsidRPr="008C1A2E">
              <w:t>1188,4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61177">
            <w:pPr>
              <w:jc w:val="center"/>
            </w:pPr>
            <w:r w:rsidRPr="00A82664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61177">
            <w:pPr>
              <w:jc w:val="center"/>
            </w:pPr>
            <w:r w:rsidRPr="00A82664">
              <w:t>1518,6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61177">
            <w:pPr>
              <w:jc w:val="both"/>
            </w:pPr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61177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61177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61177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61177">
            <w:pPr>
              <w:jc w:val="center"/>
            </w:pPr>
            <w:r w:rsidRPr="00A82664">
              <w:t xml:space="preserve">82 0 01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FE3A30">
            <w:pPr>
              <w:jc w:val="center"/>
            </w:pPr>
            <w:r w:rsidRPr="008C1A2E">
              <w:t>1188,4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61177">
            <w:pPr>
              <w:jc w:val="center"/>
            </w:pPr>
            <w:r w:rsidRPr="00A82664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61177">
            <w:pPr>
              <w:jc w:val="center"/>
            </w:pPr>
            <w:r w:rsidRPr="00A82664">
              <w:t>1518,6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61177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61177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61177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61177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61177">
            <w:pPr>
              <w:jc w:val="center"/>
            </w:pPr>
            <w:r w:rsidRPr="00A82664">
              <w:t xml:space="preserve">82 0 01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61177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FE3A30">
            <w:pPr>
              <w:jc w:val="center"/>
            </w:pPr>
            <w:r w:rsidRPr="008C1A2E">
              <w:t>1188,4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61177">
            <w:pPr>
              <w:jc w:val="center"/>
            </w:pPr>
            <w:r w:rsidRPr="00A82664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61177">
            <w:pPr>
              <w:jc w:val="center"/>
            </w:pPr>
            <w:r w:rsidRPr="00A82664">
              <w:t>1518,6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61177">
            <w:pPr>
              <w:jc w:val="both"/>
            </w:pPr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61177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61177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61177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61177">
            <w:pPr>
              <w:jc w:val="center"/>
            </w:pPr>
            <w:r w:rsidRPr="00A82664">
              <w:t xml:space="preserve">82 0 01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61177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FE3A30">
            <w:pPr>
              <w:jc w:val="center"/>
            </w:pPr>
            <w:r w:rsidRPr="008C1A2E">
              <w:t>1188,4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61177">
            <w:pPr>
              <w:jc w:val="center"/>
            </w:pPr>
            <w:r w:rsidRPr="00A82664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61177">
            <w:pPr>
              <w:jc w:val="center"/>
            </w:pPr>
            <w:r w:rsidRPr="00A82664">
              <w:t>1518,6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C73543" w:rsidRDefault="008536A5" w:rsidP="00861177">
            <w:pPr>
              <w:jc w:val="both"/>
            </w:pPr>
            <w:r w:rsidRPr="00C73543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61177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61177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61177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61177">
            <w:pPr>
              <w:jc w:val="center"/>
            </w:pPr>
            <w:r w:rsidRPr="00A82664">
              <w:t>86 0 00 00000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E5752D">
            <w:pPr>
              <w:jc w:val="center"/>
            </w:pPr>
            <w:r>
              <w:t>2536,3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C73543" w:rsidRDefault="008536A5" w:rsidP="00861177">
            <w:pPr>
              <w:jc w:val="both"/>
            </w:pPr>
            <w:r w:rsidRPr="00C73543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61177">
            <w:pPr>
              <w:jc w:val="center"/>
            </w:pPr>
            <w:r w:rsidRPr="00A82664">
              <w:t>86 0 01 00000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10215">
            <w:pPr>
              <w:jc w:val="center"/>
            </w:pPr>
            <w:r>
              <w:t>2536,3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C73543" w:rsidRDefault="008536A5" w:rsidP="00861177">
            <w:pPr>
              <w:jc w:val="both"/>
            </w:pPr>
            <w:r w:rsidRPr="00C73543"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61177">
            <w:pPr>
              <w:jc w:val="center"/>
            </w:pPr>
            <w:r w:rsidRPr="00A82664">
              <w:t>86 0 01 79Б00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10215">
            <w:pPr>
              <w:jc w:val="center"/>
            </w:pPr>
            <w:r w:rsidRPr="00A82664">
              <w:t>1400,0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86 0 01 79Б00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61177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10215">
            <w:pPr>
              <w:jc w:val="center"/>
            </w:pPr>
            <w:r w:rsidRPr="00A82664">
              <w:t>1400,0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both"/>
            </w:pPr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86 0 01 79Б00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61177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10215">
            <w:pPr>
              <w:jc w:val="center"/>
            </w:pPr>
            <w:r w:rsidRPr="00A82664">
              <w:t>1400,0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both"/>
            </w:pPr>
            <w:r w:rsidRPr="008A62C3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8627C">
            <w:pPr>
              <w:jc w:val="center"/>
            </w:pPr>
            <w:r w:rsidRPr="00A82664">
              <w:t xml:space="preserve">86 0 01 </w:t>
            </w:r>
            <w:r>
              <w:rPr>
                <w:lang w:val="en-US"/>
              </w:rPr>
              <w:t>Z000</w:t>
            </w:r>
            <w:r w:rsidRPr="00A82664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8918FA" w:rsidRDefault="008536A5" w:rsidP="00510215">
            <w:pPr>
              <w:jc w:val="center"/>
            </w:pPr>
            <w:r>
              <w:t>1136,3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 xml:space="preserve">86 0 01 </w:t>
            </w:r>
            <w:r>
              <w:rPr>
                <w:lang w:val="en-US"/>
              </w:rPr>
              <w:t>Z000</w:t>
            </w:r>
            <w:r w:rsidRPr="00A82664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61177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10215">
            <w:pPr>
              <w:jc w:val="center"/>
            </w:pPr>
            <w:r>
              <w:t>1136,3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both"/>
            </w:pPr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 xml:space="preserve">86 0 01 </w:t>
            </w:r>
            <w:r>
              <w:rPr>
                <w:lang w:val="en-US"/>
              </w:rPr>
              <w:t>Z000</w:t>
            </w:r>
            <w:r w:rsidRPr="00A82664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61177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10215">
            <w:pPr>
              <w:jc w:val="center"/>
            </w:pPr>
            <w:r>
              <w:t>1136,3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4177B5" w:rsidRDefault="008536A5" w:rsidP="00360469">
            <w:pPr>
              <w:jc w:val="both"/>
            </w:pPr>
            <w:r w:rsidRPr="004177B5">
              <w:t>Муниципальная п</w:t>
            </w:r>
            <w:r>
              <w:t>ро</w:t>
            </w:r>
            <w:r w:rsidRPr="004177B5">
              <w:t>грамма "Профилактика терроризма и экстремизма в Озинском муниципальном районе Саратовской области на 20</w:t>
            </w:r>
            <w:r>
              <w:t>1</w:t>
            </w:r>
            <w:r w:rsidRPr="004177B5">
              <w:t>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516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516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516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>
              <w:t>87 0 00 00000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>
              <w:t>548,7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DF17D9" w:rsidRDefault="008536A5" w:rsidP="00360469">
            <w:pPr>
              <w:jc w:val="both"/>
            </w:pPr>
            <w:r w:rsidRPr="00DF17D9">
              <w:t>Основное мероприятие "Профилактика терроризма и экстремизма в Озинском муниципальном районе Саратовской области 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516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516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516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>
              <w:t>87 0 01 00000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FE3A30">
            <w:pPr>
              <w:jc w:val="center"/>
            </w:pPr>
            <w:r>
              <w:t>548,7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DF17D9" w:rsidRDefault="008536A5" w:rsidP="00360469">
            <w:pPr>
              <w:jc w:val="both"/>
            </w:pPr>
            <w:r w:rsidRPr="00DF17D9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516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516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516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DF17D9" w:rsidRDefault="008536A5" w:rsidP="00360469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FE3A30">
            <w:pPr>
              <w:jc w:val="center"/>
            </w:pPr>
            <w:r>
              <w:t>548,7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5164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516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516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516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DF17D9" w:rsidRDefault="008536A5" w:rsidP="00165164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FE3A30">
            <w:pPr>
              <w:jc w:val="center"/>
            </w:pPr>
            <w:r>
              <w:t>548,7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5164">
            <w:pPr>
              <w:jc w:val="both"/>
            </w:pPr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516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516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516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DF17D9" w:rsidRDefault="008536A5" w:rsidP="00165164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FE3A30">
            <w:pPr>
              <w:jc w:val="center"/>
            </w:pPr>
            <w:r>
              <w:t>548,7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both"/>
            </w:pPr>
            <w:r w:rsidRPr="00A82664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E1881">
            <w:pPr>
              <w:jc w:val="center"/>
            </w:pPr>
            <w:r w:rsidRPr="00A82664">
              <w:t>89 0 00 00000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>
              <w:t>596,9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both"/>
            </w:pPr>
            <w:r w:rsidRPr="00A82664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E1881">
            <w:pPr>
              <w:jc w:val="center"/>
            </w:pPr>
            <w:r w:rsidRPr="00A82664">
              <w:t>89 0 01 00000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FE3A30">
            <w:pPr>
              <w:jc w:val="center"/>
            </w:pPr>
            <w:r w:rsidRPr="005E1B31">
              <w:t>596,9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both"/>
            </w:pPr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E1881">
            <w:pPr>
              <w:jc w:val="center"/>
            </w:pPr>
            <w:r w:rsidRPr="00A82664">
              <w:t xml:space="preserve">89 0 01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FE3A30">
            <w:pPr>
              <w:jc w:val="center"/>
            </w:pPr>
            <w:r w:rsidRPr="005E1B31">
              <w:t>596,9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E1881">
            <w:pPr>
              <w:jc w:val="center"/>
            </w:pPr>
            <w:r w:rsidRPr="00A82664">
              <w:t xml:space="preserve">89 0 01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FE3A30">
            <w:pPr>
              <w:jc w:val="center"/>
            </w:pPr>
            <w:r w:rsidRPr="005E1B31">
              <w:t>596,9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both"/>
            </w:pPr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E1881">
            <w:pPr>
              <w:jc w:val="center"/>
            </w:pPr>
            <w:r w:rsidRPr="00A82664">
              <w:t xml:space="preserve">89 0 01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FE3A30">
            <w:pPr>
              <w:jc w:val="center"/>
            </w:pPr>
            <w:r w:rsidRPr="005E1B31">
              <w:t>596,9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pPr>
              <w:rPr>
                <w:iCs/>
              </w:rPr>
            </w:pPr>
            <w:r w:rsidRPr="00A82664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891,0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900,0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pPr>
              <w:rPr>
                <w:iCs/>
              </w:rPr>
            </w:pPr>
            <w:r w:rsidRPr="00A82664">
              <w:rPr>
                <w:iCs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ind w:right="-187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891,0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900,0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891,0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900,0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891,0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900,0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595,5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600,0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595,5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600,0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595,5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600,0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A7A15">
            <w:r w:rsidRPr="00A82664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295,5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300,0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A7A15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D0D8C">
            <w:pPr>
              <w:jc w:val="center"/>
            </w:pPr>
            <w:r>
              <w:t>295,5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300,0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A7A15">
            <w:r w:rsidRPr="00A8266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D0D8C">
            <w:pPr>
              <w:jc w:val="center"/>
            </w:pPr>
            <w:r>
              <w:t>295,5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300,0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pPr>
              <w:rPr>
                <w:iCs/>
              </w:rPr>
            </w:pPr>
            <w:r w:rsidRPr="00A82664">
              <w:rPr>
                <w:i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30250,3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17708,8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25156,1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pPr>
              <w:rPr>
                <w:iCs/>
              </w:rPr>
            </w:pPr>
            <w:r w:rsidRPr="00A82664">
              <w:rPr>
                <w:iCs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50,0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pPr>
              <w:rPr>
                <w:iCs/>
              </w:rPr>
            </w:pPr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50,0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pPr>
              <w:rPr>
                <w:iCs/>
              </w:rPr>
            </w:pPr>
            <w:r w:rsidRPr="00A8266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50,0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pPr>
              <w:rPr>
                <w:iCs/>
              </w:rPr>
            </w:pPr>
            <w:r w:rsidRPr="00376903">
              <w:rPr>
                <w:iCs/>
              </w:rPr>
              <w:t>Осуществление органами местного самоуправления отдельных государственных полномочий на организацию проведения мероприятий по отлову и содержанию  животных без владельцев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93E06">
            <w:pPr>
              <w:jc w:val="center"/>
            </w:pPr>
            <w:r w:rsidRPr="00A82664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93E06">
            <w:pPr>
              <w:jc w:val="center"/>
            </w:pPr>
            <w:r w:rsidRPr="00A82664">
              <w:t>1,3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1,3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1,3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pPr>
              <w:rPr>
                <w:iCs/>
              </w:rPr>
            </w:pPr>
            <w:r w:rsidRPr="00376903">
              <w:rPr>
                <w:iCs/>
              </w:rPr>
              <w:t>Проведение мероприятий по отлову и содержанию  животных без владельцев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93E06">
            <w:pPr>
              <w:jc w:val="center"/>
            </w:pPr>
            <w:r w:rsidRPr="00A82664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93E06">
            <w:pPr>
              <w:jc w:val="center"/>
            </w:pPr>
            <w:r w:rsidRPr="00A82664">
              <w:t>48,7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48,7</w:t>
            </w:r>
          </w:p>
        </w:tc>
      </w:tr>
      <w:tr w:rsidR="008536A5" w:rsidRPr="00A82664" w:rsidTr="000F19A0">
        <w:trPr>
          <w:gridBefore w:val="1"/>
          <w:trHeight w:val="72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48,7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46778">
            <w:pPr>
              <w:jc w:val="both"/>
            </w:pPr>
            <w:r w:rsidRPr="00A82664">
              <w:t>Дорожное хозяйство(дорожные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30169,7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25106,1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DD0A14" w:rsidRDefault="008536A5" w:rsidP="009C63B4">
            <w:r w:rsidRPr="00DD0A14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85 0 00 00000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>
              <w:t>30169,7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26DF8">
            <w:pPr>
              <w:jc w:val="center"/>
            </w:pPr>
            <w:r w:rsidRPr="00A82664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26DF8">
            <w:pPr>
              <w:jc w:val="center"/>
            </w:pPr>
            <w:r w:rsidRPr="00A82664">
              <w:t>25106,1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DD0A14" w:rsidRDefault="008536A5" w:rsidP="009C63B4">
            <w:pPr>
              <w:jc w:val="both"/>
            </w:pPr>
            <w:r w:rsidRPr="00DD0A14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85 0 01 00000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>
              <w:t>11175,3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26DF8">
            <w:pPr>
              <w:jc w:val="center"/>
            </w:pPr>
            <w:r w:rsidRPr="00A82664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26DF8">
            <w:pPr>
              <w:jc w:val="center"/>
            </w:pPr>
            <w:r w:rsidRPr="00A82664">
              <w:t>25106,1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DD0A14" w:rsidRDefault="008536A5" w:rsidP="00446778">
            <w:pPr>
              <w:jc w:val="both"/>
            </w:pPr>
            <w:r w:rsidRPr="00DD0A14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200DF">
            <w:pPr>
              <w:jc w:val="center"/>
            </w:pPr>
            <w:r w:rsidRPr="00A82664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24B6C">
            <w:pPr>
              <w:jc w:val="center"/>
            </w:pPr>
            <w:r>
              <w:t>11175,3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26DF8">
            <w:pPr>
              <w:jc w:val="center"/>
            </w:pPr>
            <w:r w:rsidRPr="00A82664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26DF8">
            <w:pPr>
              <w:jc w:val="center"/>
            </w:pPr>
            <w:r w:rsidRPr="00A82664">
              <w:t>25106,1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200DF">
            <w:pPr>
              <w:jc w:val="center"/>
            </w:pPr>
            <w:r w:rsidRPr="00A82664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24B6C">
            <w:pPr>
              <w:jc w:val="center"/>
            </w:pPr>
            <w:r>
              <w:t>11175,3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26DF8">
            <w:pPr>
              <w:jc w:val="center"/>
            </w:pPr>
            <w:r w:rsidRPr="00A82664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26DF8">
            <w:pPr>
              <w:jc w:val="center"/>
            </w:pPr>
            <w:r w:rsidRPr="00A82664">
              <w:t>25106,1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200DF">
            <w:pPr>
              <w:jc w:val="center"/>
            </w:pPr>
            <w:r w:rsidRPr="00A82664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24B6C">
            <w:pPr>
              <w:jc w:val="center"/>
            </w:pPr>
            <w:r>
              <w:t>11175,3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26DF8">
            <w:pPr>
              <w:jc w:val="center"/>
            </w:pPr>
            <w:r w:rsidRPr="00A82664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26DF8">
            <w:pPr>
              <w:jc w:val="center"/>
            </w:pPr>
            <w:r w:rsidRPr="00A82664">
              <w:t>25106,1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DD0A14" w:rsidRDefault="008536A5" w:rsidP="00185500">
            <w:pPr>
              <w:jc w:val="both"/>
            </w:pPr>
            <w:r w:rsidRPr="00DD0A14">
              <w:t>Основное мероприятие "Обеспечение капитального ремонта,  ремонта и содержания автомобильных дорог общего пользования местного значения за счет средств областного дорожного фонда"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200DF">
            <w:pPr>
              <w:jc w:val="center"/>
            </w:pPr>
            <w:r w:rsidRPr="00A82664">
              <w:t>85 0 02 00000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24B6C">
            <w:pPr>
              <w:jc w:val="center"/>
            </w:pPr>
            <w:r>
              <w:t>4932,5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DD0A14" w:rsidRDefault="008536A5" w:rsidP="00185500">
            <w:pPr>
              <w:jc w:val="both"/>
            </w:pPr>
            <w:r w:rsidRPr="00DD0A14">
              <w:t>Обеспечение капитального ремонта,  ремонта и содержания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200DF">
            <w:pPr>
              <w:jc w:val="center"/>
            </w:pPr>
            <w:r w:rsidRPr="00A82664">
              <w:t xml:space="preserve">85 0 02 </w:t>
            </w:r>
            <w:r w:rsidRPr="00A82664">
              <w:rPr>
                <w:lang w:val="en-US"/>
              </w:rPr>
              <w:t>D</w:t>
            </w:r>
            <w:r w:rsidRPr="00A82664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24B6C">
            <w:pPr>
              <w:jc w:val="center"/>
            </w:pPr>
            <w:r w:rsidRPr="00A82664">
              <w:t>4892,3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24B6C">
            <w:pPr>
              <w:jc w:val="center"/>
            </w:pPr>
            <w:r w:rsidRPr="00A82664">
              <w:t xml:space="preserve">85 0 02 </w:t>
            </w:r>
            <w:r w:rsidRPr="00A82664">
              <w:rPr>
                <w:lang w:val="en-US"/>
              </w:rPr>
              <w:t>D</w:t>
            </w:r>
            <w:r w:rsidRPr="00A82664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24B6C">
            <w:pPr>
              <w:jc w:val="center"/>
            </w:pPr>
            <w:r w:rsidRPr="00A82664">
              <w:t>4892,3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24B6C">
            <w:pPr>
              <w:jc w:val="center"/>
            </w:pPr>
            <w:r w:rsidRPr="00A82664">
              <w:t xml:space="preserve">85 0 02 </w:t>
            </w:r>
            <w:r w:rsidRPr="00A82664">
              <w:rPr>
                <w:lang w:val="en-US"/>
              </w:rPr>
              <w:t>D</w:t>
            </w:r>
            <w:r w:rsidRPr="00A82664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24B6C">
            <w:pPr>
              <w:jc w:val="center"/>
            </w:pPr>
            <w:r w:rsidRPr="00A82664">
              <w:t>4892,3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DD0A14" w:rsidRDefault="008536A5" w:rsidP="00185500">
            <w:pPr>
              <w:jc w:val="both"/>
            </w:pPr>
            <w:r w:rsidRPr="00DD0A14">
              <w:t>Обеспечение капитального ремонта,  ремонта и содержания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24B6C">
            <w:pPr>
              <w:jc w:val="center"/>
            </w:pPr>
            <w:r w:rsidRPr="00A82664">
              <w:t xml:space="preserve">85 0 02 </w:t>
            </w:r>
            <w:r w:rsidRPr="00A82664">
              <w:rPr>
                <w:lang w:val="en-US"/>
              </w:rPr>
              <w:t>S</w:t>
            </w:r>
            <w:r w:rsidRPr="00A82664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24B6C">
            <w:pPr>
              <w:jc w:val="center"/>
            </w:pPr>
            <w:r>
              <w:t>40,2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801E4">
            <w:pPr>
              <w:jc w:val="center"/>
            </w:pPr>
            <w:r w:rsidRPr="00A82664">
              <w:t xml:space="preserve">85 0 02 </w:t>
            </w:r>
            <w:r w:rsidRPr="00A82664">
              <w:rPr>
                <w:lang w:val="en-US"/>
              </w:rPr>
              <w:t>S</w:t>
            </w:r>
            <w:r w:rsidRPr="00A82664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24B6C">
            <w:pPr>
              <w:jc w:val="center"/>
            </w:pPr>
            <w:r>
              <w:t>40,2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801E4">
            <w:pPr>
              <w:jc w:val="center"/>
            </w:pPr>
            <w:r w:rsidRPr="00A82664">
              <w:t xml:space="preserve">85 0 02 </w:t>
            </w:r>
            <w:r w:rsidRPr="00A82664">
              <w:rPr>
                <w:lang w:val="en-US"/>
              </w:rPr>
              <w:t>S</w:t>
            </w:r>
            <w:r w:rsidRPr="00A82664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24B6C">
            <w:pPr>
              <w:jc w:val="center"/>
            </w:pPr>
            <w:r>
              <w:t>40,2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DD0A14" w:rsidRDefault="008536A5" w:rsidP="008A62C3">
            <w:pPr>
              <w:jc w:val="both"/>
            </w:pPr>
            <w:r w:rsidRPr="00DD0A14">
              <w:t>Основное мероприятие "Обеспечение прироста протяженности сети автомобильных дорог общего пользования местного значения, соответствующих нормативным требованиям"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801E4">
            <w:pPr>
              <w:jc w:val="center"/>
            </w:pPr>
            <w:r w:rsidRPr="00A82664">
              <w:t>85 0 03 00000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24B6C">
            <w:pPr>
              <w:jc w:val="center"/>
            </w:pPr>
            <w:r>
              <w:t>10295,6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DD0A14" w:rsidRDefault="008536A5" w:rsidP="00600594">
            <w:pPr>
              <w:jc w:val="both"/>
            </w:pPr>
            <w:r w:rsidRPr="00DD0A14">
              <w:t>Обеспечение прироста протяженности сети автомобильных дорог общего пользования местного значения, соответствующих нормативным требованиям,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200DF">
            <w:pPr>
              <w:jc w:val="center"/>
            </w:pPr>
            <w:r w:rsidRPr="00A82664">
              <w:t xml:space="preserve">85 0 03 </w:t>
            </w:r>
            <w:r w:rsidRPr="00A82664">
              <w:rPr>
                <w:lang w:val="en-US"/>
              </w:rPr>
              <w:t>D</w:t>
            </w:r>
            <w:r w:rsidRPr="00A82664">
              <w:t>99Э0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E157EB">
            <w:pPr>
              <w:jc w:val="center"/>
            </w:pPr>
            <w:r w:rsidRPr="00A82664">
              <w:t>4999,6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10215">
            <w:pPr>
              <w:jc w:val="center"/>
            </w:pPr>
            <w:r w:rsidRPr="00A82664">
              <w:t xml:space="preserve">85 0 03 </w:t>
            </w:r>
            <w:r w:rsidRPr="00A82664">
              <w:rPr>
                <w:lang w:val="en-US"/>
              </w:rPr>
              <w:t>D</w:t>
            </w:r>
            <w:r w:rsidRPr="00A82664">
              <w:t>99Э0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E157EB">
            <w:pPr>
              <w:jc w:val="center"/>
            </w:pPr>
            <w:r w:rsidRPr="00A82664">
              <w:t>4999,6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10215">
            <w:pPr>
              <w:jc w:val="center"/>
            </w:pPr>
            <w:r w:rsidRPr="00A82664">
              <w:t xml:space="preserve">85 0 03 </w:t>
            </w:r>
            <w:r w:rsidRPr="00A82664">
              <w:rPr>
                <w:lang w:val="en-US"/>
              </w:rPr>
              <w:t>D</w:t>
            </w:r>
            <w:r w:rsidRPr="00A82664">
              <w:t>99Э0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E157EB">
            <w:pPr>
              <w:jc w:val="center"/>
            </w:pPr>
            <w:r w:rsidRPr="00A82664">
              <w:t>4999,6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DD0A14" w:rsidRDefault="008536A5" w:rsidP="00B931F0">
            <w:pPr>
              <w:jc w:val="both"/>
            </w:pPr>
            <w:r w:rsidRPr="00DD0A14">
              <w:t>Обеспечение прироста протяженности сети автомобильных дорог общего пользования местного значения, соответствующих нормативным требованиям, за счет средств местного бюджета ( или за счет средств муниципального  дорожного фонда)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102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85</w:t>
            </w:r>
            <w:r>
              <w:t xml:space="preserve"> </w:t>
            </w:r>
            <w:r w:rsidRPr="00A82664">
              <w:rPr>
                <w:lang w:val="en-US"/>
              </w:rPr>
              <w:t>0</w:t>
            </w:r>
            <w:r>
              <w:t xml:space="preserve"> </w:t>
            </w:r>
            <w:r w:rsidRPr="00A82664">
              <w:rPr>
                <w:lang w:val="en-US"/>
              </w:rPr>
              <w:t>03</w:t>
            </w:r>
            <w:r>
              <w:t xml:space="preserve"> </w:t>
            </w:r>
            <w:r w:rsidRPr="00A82664">
              <w:rPr>
                <w:lang w:val="en-US"/>
              </w:rPr>
              <w:t>S99Э0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8A62C3" w:rsidRDefault="008536A5" w:rsidP="00E157EB">
            <w:pPr>
              <w:jc w:val="center"/>
            </w:pPr>
            <w:r>
              <w:t>5296,0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  <w:r>
              <w:t xml:space="preserve">5 </w:t>
            </w:r>
            <w:r w:rsidRPr="00A82664">
              <w:rPr>
                <w:lang w:val="en-US"/>
              </w:rPr>
              <w:t>0</w:t>
            </w:r>
            <w:r>
              <w:t xml:space="preserve"> </w:t>
            </w:r>
            <w:r w:rsidRPr="00A82664">
              <w:rPr>
                <w:lang w:val="en-US"/>
              </w:rPr>
              <w:t>03</w:t>
            </w:r>
            <w:r>
              <w:t xml:space="preserve"> </w:t>
            </w:r>
            <w:r w:rsidRPr="00A82664">
              <w:rPr>
                <w:lang w:val="en-US"/>
              </w:rPr>
              <w:t>S99Э0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8A62C3" w:rsidRDefault="008536A5" w:rsidP="00DE5209">
            <w:pPr>
              <w:jc w:val="center"/>
            </w:pPr>
            <w:r>
              <w:t>5296,0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85 0 03 S99Э0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8A62C3" w:rsidRDefault="008536A5" w:rsidP="00DE5209">
            <w:pPr>
              <w:jc w:val="center"/>
            </w:pPr>
            <w:r>
              <w:t>5296,0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both"/>
            </w:pPr>
            <w:r w:rsidRPr="008A62C3">
              <w:t>Основное мероприятие "Решение неотложных задач по приведению в нормативное состояние автомобильных дорог местного значения за счет средств областного дорожного фонда"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>
              <w:t>85 0 04</w:t>
            </w:r>
            <w:r w:rsidRPr="00A82664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>
              <w:t>3766,3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both"/>
            </w:pPr>
            <w:r w:rsidRPr="008A62C3">
              <w:t>Достижение целевых показателей, предусматривающих мероприятия по решению неотложных задач по приведению в нормативное состояние автомобильных дорог местного значения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A62C3">
            <w:pPr>
              <w:jc w:val="center"/>
            </w:pPr>
            <w:r w:rsidRPr="00A82664">
              <w:t>85 0 0</w:t>
            </w:r>
            <w:r>
              <w:t>4</w:t>
            </w:r>
            <w:r w:rsidRPr="00A82664">
              <w:t xml:space="preserve"> </w:t>
            </w:r>
            <w:r w:rsidRPr="00A82664">
              <w:rPr>
                <w:lang w:val="en-US"/>
              </w:rPr>
              <w:t>D</w:t>
            </w:r>
            <w:r>
              <w:t>7130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DE5209">
            <w:pPr>
              <w:jc w:val="center"/>
            </w:pPr>
            <w:r>
              <w:t>3000,0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>
              <w:t>85 0 04</w:t>
            </w:r>
            <w:r w:rsidRPr="00A82664">
              <w:t xml:space="preserve"> </w:t>
            </w:r>
            <w:r w:rsidRPr="00A82664">
              <w:rPr>
                <w:lang w:val="en-US"/>
              </w:rPr>
              <w:t>D</w:t>
            </w:r>
            <w:r>
              <w:t>7130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DE5209">
            <w:pPr>
              <w:jc w:val="center"/>
            </w:pPr>
            <w:r>
              <w:t>3000,0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>
              <w:t>85 0 04</w:t>
            </w:r>
            <w:r w:rsidRPr="00A82664">
              <w:t xml:space="preserve"> </w:t>
            </w:r>
            <w:r w:rsidRPr="00A82664">
              <w:rPr>
                <w:lang w:val="en-US"/>
              </w:rPr>
              <w:t>D</w:t>
            </w:r>
            <w:r>
              <w:t>7130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DE5209">
            <w:pPr>
              <w:jc w:val="center"/>
            </w:pPr>
            <w:r>
              <w:t>3000,0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both"/>
            </w:pPr>
            <w:r w:rsidRPr="00173842">
              <w:t>Достижение целевых показателей, предусматривающих мероприятия по решению неотложных задач по приведению в нормативное состояние автомобильных дорог местного значения за счет средств местного бюджета ( или за счет средств муниципального дорожного фонда)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8A62C3" w:rsidRDefault="008536A5" w:rsidP="008A62C3">
            <w:pPr>
              <w:jc w:val="center"/>
            </w:pPr>
            <w:r>
              <w:rPr>
                <w:lang w:val="en-US"/>
              </w:rPr>
              <w:t xml:space="preserve">85 0 </w:t>
            </w:r>
            <w:r>
              <w:t>04</w:t>
            </w:r>
            <w:r w:rsidRPr="00A82664">
              <w:rPr>
                <w:lang w:val="en-US"/>
              </w:rPr>
              <w:t xml:space="preserve"> S</w:t>
            </w:r>
            <w:r>
              <w:t>7130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DE5209">
            <w:pPr>
              <w:jc w:val="center"/>
            </w:pPr>
            <w:r>
              <w:t>766,3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173842">
            <w:pPr>
              <w:jc w:val="center"/>
            </w:pPr>
            <w:r w:rsidRPr="00E847F0">
              <w:rPr>
                <w:lang w:val="en-US"/>
              </w:rPr>
              <w:t xml:space="preserve">85 0 </w:t>
            </w:r>
            <w:r w:rsidRPr="00E847F0">
              <w:t>04</w:t>
            </w:r>
            <w:r w:rsidRPr="00E847F0">
              <w:rPr>
                <w:lang w:val="en-US"/>
              </w:rPr>
              <w:t xml:space="preserve"> S</w:t>
            </w:r>
            <w:r w:rsidRPr="00E847F0">
              <w:t>7130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DE5209">
            <w:pPr>
              <w:jc w:val="center"/>
            </w:pPr>
            <w:r>
              <w:t>766,3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173842">
            <w:pPr>
              <w:jc w:val="center"/>
            </w:pPr>
            <w:r w:rsidRPr="00E847F0">
              <w:rPr>
                <w:lang w:val="en-US"/>
              </w:rPr>
              <w:t xml:space="preserve">85 0 </w:t>
            </w:r>
            <w:r w:rsidRPr="00E847F0">
              <w:t>04</w:t>
            </w:r>
            <w:r w:rsidRPr="00E847F0">
              <w:rPr>
                <w:lang w:val="en-US"/>
              </w:rPr>
              <w:t xml:space="preserve"> S</w:t>
            </w:r>
            <w:r w:rsidRPr="00E847F0">
              <w:t>7130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DE5209">
            <w:pPr>
              <w:jc w:val="center"/>
            </w:pPr>
            <w:r>
              <w:t>766,3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both"/>
            </w:pPr>
            <w:r w:rsidRPr="00A82664"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7008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7008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70089">
            <w:pPr>
              <w:jc w:val="center"/>
            </w:pPr>
            <w:r w:rsidRPr="00A82664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200DF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FA02F6" w:rsidRDefault="008536A5" w:rsidP="00E157EB">
            <w:pPr>
              <w:jc w:val="center"/>
            </w:pPr>
            <w:r>
              <w:t>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70089">
            <w:pPr>
              <w:rPr>
                <w:iCs/>
              </w:rPr>
            </w:pPr>
            <w:r w:rsidRPr="00A82664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7008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7008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70089">
            <w:pPr>
              <w:jc w:val="center"/>
            </w:pPr>
            <w:r w:rsidRPr="00A82664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70089">
            <w:pPr>
              <w:jc w:val="center"/>
            </w:pPr>
            <w:r w:rsidRPr="00A82664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7008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A84AC5">
            <w:pPr>
              <w:jc w:val="center"/>
            </w:pPr>
            <w:r w:rsidRPr="001E3FC5">
              <w:t>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7008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70089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70089">
            <w:pPr>
              <w:rPr>
                <w:iCs/>
              </w:rPr>
            </w:pPr>
            <w:r w:rsidRPr="00A82664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7008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7008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70089">
            <w:pPr>
              <w:jc w:val="center"/>
            </w:pPr>
            <w:r w:rsidRPr="00A82664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70089">
            <w:pPr>
              <w:jc w:val="center"/>
            </w:pPr>
            <w:r w:rsidRPr="00A82664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7008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A84AC5">
            <w:pPr>
              <w:jc w:val="center"/>
            </w:pPr>
            <w:r w:rsidRPr="001E3FC5">
              <w:t>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7008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70089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70089">
            <w:pPr>
              <w:rPr>
                <w:iCs/>
              </w:rPr>
            </w:pPr>
            <w:r w:rsidRPr="00A82664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7008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7008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70089">
            <w:pPr>
              <w:jc w:val="center"/>
            </w:pPr>
            <w:r w:rsidRPr="00A82664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70089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7008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A84AC5">
            <w:pPr>
              <w:jc w:val="center"/>
            </w:pPr>
            <w:r w:rsidRPr="001E3FC5">
              <w:t>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7008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70089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70089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7008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7008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70089">
            <w:pPr>
              <w:jc w:val="center"/>
            </w:pPr>
            <w:r w:rsidRPr="00A82664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70089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70089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A84AC5">
            <w:pPr>
              <w:jc w:val="center"/>
            </w:pPr>
            <w:r w:rsidRPr="001E3FC5">
              <w:t>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7008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70089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70089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7008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7008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70089">
            <w:pPr>
              <w:jc w:val="center"/>
            </w:pPr>
            <w:r w:rsidRPr="00A82664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70089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70089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A84AC5">
            <w:pPr>
              <w:jc w:val="center"/>
            </w:pPr>
            <w:r w:rsidRPr="001E3FC5">
              <w:t>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7008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70089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FA02F6" w:rsidRDefault="008536A5" w:rsidP="00131C13">
            <w:pPr>
              <w:jc w:val="center"/>
            </w:pPr>
            <w:r>
              <w:t>47068,8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650,0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650,0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FA02F6" w:rsidRDefault="008536A5" w:rsidP="00131C13">
            <w:pPr>
              <w:jc w:val="center"/>
            </w:pPr>
            <w:r>
              <w:t>38437,7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650,0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650,0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Муниципальная программа "Обеспечение доступным и комфортным специализированным жильем ветеранов Великой Отечественной Войны, тружеников тыла, пенсионеров и инвалидов на территории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FA02F6" w:rsidRDefault="008536A5" w:rsidP="00131C13">
            <w:pPr>
              <w:jc w:val="center"/>
            </w:pPr>
            <w:r>
              <w:t>36541,5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Основное мероприятие "Обеспечение доступным и комфортным специализированным жильем ветеранов Великой Отечественной Войны, тружеников тыла, пенсионеров и инвалидов на территории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FA02F6" w:rsidRDefault="008536A5" w:rsidP="00131C13">
            <w:pPr>
              <w:jc w:val="center"/>
            </w:pPr>
            <w:r>
              <w:t>36541,5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FA02F6" w:rsidRDefault="008536A5" w:rsidP="004B7E93">
            <w:r w:rsidRPr="00FA02F6">
              <w:t>Cофинансирование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 (за счет средств областного бюджета)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FA02F6" w:rsidRDefault="008536A5" w:rsidP="00131C13">
            <w:pPr>
              <w:jc w:val="center"/>
            </w:pPr>
            <w:r>
              <w:t xml:space="preserve">65 0 01 </w:t>
            </w:r>
            <w:r>
              <w:rPr>
                <w:lang w:val="en-US"/>
              </w:rPr>
              <w:t>L</w:t>
            </w:r>
            <w:r>
              <w:t>2091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131C13">
            <w:pPr>
              <w:jc w:val="center"/>
            </w:pPr>
            <w:r>
              <w:t>3880,4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FA02F6">
            <w:pPr>
              <w:jc w:val="center"/>
            </w:pPr>
            <w:r w:rsidRPr="00D30CF2">
              <w:t xml:space="preserve">65 0 01 </w:t>
            </w:r>
            <w:r w:rsidRPr="00D30CF2">
              <w:rPr>
                <w:lang w:val="en-US"/>
              </w:rPr>
              <w:t>L</w:t>
            </w:r>
            <w:r w:rsidRPr="00D30CF2">
              <w:t>2091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131C13">
            <w:pPr>
              <w:jc w:val="center"/>
            </w:pPr>
            <w:r>
              <w:t>3880,4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FA02F6">
            <w:pPr>
              <w:jc w:val="center"/>
            </w:pPr>
            <w:r w:rsidRPr="00D30CF2">
              <w:t xml:space="preserve">65 0 01 </w:t>
            </w:r>
            <w:r w:rsidRPr="00D30CF2">
              <w:rPr>
                <w:lang w:val="en-US"/>
              </w:rPr>
              <w:t>L</w:t>
            </w:r>
            <w:r w:rsidRPr="00D30CF2">
              <w:t>2091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131C13">
            <w:pPr>
              <w:jc w:val="center"/>
            </w:pPr>
            <w:r>
              <w:t>3880,4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CF641C" w:rsidRDefault="008536A5" w:rsidP="004B7E93">
            <w:r>
              <w:t>Cофинанс</w:t>
            </w:r>
            <w:r w:rsidRPr="00CF641C">
              <w:t xml:space="preserve">ирование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 (за </w:t>
            </w:r>
            <w:r>
              <w:t>счет средств Пенсионного фонда Р</w:t>
            </w:r>
            <w:r w:rsidRPr="00CF641C">
              <w:t>осийской Федерации)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lang w:val="en-US"/>
              </w:rPr>
            </w:pPr>
            <w:r w:rsidRPr="00D30CF2">
              <w:t xml:space="preserve">65 0 01 </w:t>
            </w:r>
            <w:r w:rsidRPr="00D30CF2">
              <w:rPr>
                <w:lang w:val="en-US"/>
              </w:rPr>
              <w:t>L</w:t>
            </w:r>
            <w:r w:rsidRPr="00D30CF2">
              <w:t>209</w:t>
            </w:r>
            <w: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131C13">
            <w:pPr>
              <w:jc w:val="center"/>
            </w:pPr>
            <w:r>
              <w:t>31395,8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  <w:rPr>
                <w:lang w:val="en-US"/>
              </w:rPr>
            </w:pPr>
            <w:r w:rsidRPr="00D30CF2">
              <w:t xml:space="preserve">65 0 01 </w:t>
            </w:r>
            <w:r w:rsidRPr="00D30CF2">
              <w:rPr>
                <w:lang w:val="en-US"/>
              </w:rPr>
              <w:t>L</w:t>
            </w:r>
            <w:r w:rsidRPr="00D30CF2">
              <w:t>209</w:t>
            </w:r>
            <w: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CF641C">
            <w:pPr>
              <w:jc w:val="center"/>
            </w:pPr>
            <w:r>
              <w:t>31395,8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  <w:rPr>
                <w:lang w:val="en-US"/>
              </w:rPr>
            </w:pPr>
            <w:r w:rsidRPr="00D30CF2">
              <w:t xml:space="preserve">65 0 01 </w:t>
            </w:r>
            <w:r w:rsidRPr="00D30CF2">
              <w:rPr>
                <w:lang w:val="en-US"/>
              </w:rPr>
              <w:t>L</w:t>
            </w:r>
            <w:r w:rsidRPr="00D30CF2">
              <w:t>209</w:t>
            </w:r>
            <w: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CF641C">
            <w:pPr>
              <w:jc w:val="center"/>
            </w:pPr>
            <w:r>
              <w:t>31395,8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65</w:t>
            </w:r>
            <w:r w:rsidRPr="00A82664">
              <w:rPr>
                <w:lang w:val="en-US"/>
              </w:rPr>
              <w:t xml:space="preserve"> </w:t>
            </w:r>
            <w:r w:rsidRPr="00A82664">
              <w:t>0</w:t>
            </w:r>
            <w:r w:rsidRPr="00A82664">
              <w:rPr>
                <w:lang w:val="en-US"/>
              </w:rPr>
              <w:t xml:space="preserve"> </w:t>
            </w:r>
            <w:r w:rsidRPr="00A82664">
              <w:t>01</w:t>
            </w:r>
            <w:r w:rsidRPr="00A82664">
              <w:rPr>
                <w:lang w:val="en-US"/>
              </w:rPr>
              <w:t xml:space="preserve"> </w:t>
            </w:r>
            <w:r w:rsidRPr="00A82664">
              <w:t>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CF641C" w:rsidRDefault="008536A5" w:rsidP="00131C13">
            <w:pPr>
              <w:jc w:val="center"/>
            </w:pPr>
            <w:r>
              <w:t>1265,3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053DD">
            <w:pPr>
              <w:jc w:val="center"/>
            </w:pPr>
            <w:r w:rsidRPr="00A82664">
              <w:t>65</w:t>
            </w:r>
            <w:r w:rsidRPr="00A82664">
              <w:rPr>
                <w:lang w:val="en-US"/>
              </w:rPr>
              <w:t xml:space="preserve"> </w:t>
            </w:r>
            <w:r w:rsidRPr="00A82664">
              <w:t>0</w:t>
            </w:r>
            <w:r w:rsidRPr="00A82664">
              <w:rPr>
                <w:lang w:val="en-US"/>
              </w:rPr>
              <w:t xml:space="preserve"> </w:t>
            </w:r>
            <w:r w:rsidRPr="00A82664">
              <w:t>01</w:t>
            </w:r>
            <w:r w:rsidRPr="00A82664">
              <w:rPr>
                <w:lang w:val="en-US"/>
              </w:rPr>
              <w:t xml:space="preserve"> </w:t>
            </w:r>
            <w:r w:rsidRPr="00A82664">
              <w:t>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CF641C" w:rsidRDefault="008536A5" w:rsidP="00131C13">
            <w:pPr>
              <w:jc w:val="center"/>
            </w:pPr>
            <w:r>
              <w:t>1265,3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053DD">
            <w:pPr>
              <w:jc w:val="center"/>
            </w:pPr>
            <w:r w:rsidRPr="00A82664">
              <w:t>65</w:t>
            </w:r>
            <w:r w:rsidRPr="00A82664">
              <w:rPr>
                <w:lang w:val="en-US"/>
              </w:rPr>
              <w:t xml:space="preserve"> </w:t>
            </w:r>
            <w:r w:rsidRPr="00A82664">
              <w:t>0</w:t>
            </w:r>
            <w:r w:rsidRPr="00A82664">
              <w:rPr>
                <w:lang w:val="en-US"/>
              </w:rPr>
              <w:t xml:space="preserve"> </w:t>
            </w:r>
            <w:r w:rsidRPr="00A82664">
              <w:t>01</w:t>
            </w:r>
            <w:r w:rsidRPr="00A82664">
              <w:rPr>
                <w:lang w:val="en-US"/>
              </w:rPr>
              <w:t xml:space="preserve"> </w:t>
            </w:r>
            <w:r w:rsidRPr="00A82664">
              <w:t>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22126F" w:rsidRDefault="008536A5" w:rsidP="00131C13">
            <w:pPr>
              <w:jc w:val="center"/>
            </w:pPr>
            <w:r>
              <w:t>1265,3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657,0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E157EB">
            <w:pPr>
              <w:jc w:val="center"/>
            </w:pPr>
            <w:r w:rsidRPr="00A82664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E157EB">
            <w:pPr>
              <w:jc w:val="center"/>
            </w:pPr>
            <w:r w:rsidRPr="00A82664">
              <w:t>500,0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>
              <w:t>657,0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500,0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>
              <w:t>657,0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500,0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>
              <w:t>657,0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500,0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>
              <w:t>657,0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500,0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both"/>
            </w:pPr>
            <w:r w:rsidRPr="00A82664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8918FA" w:rsidRDefault="008536A5" w:rsidP="00250006">
            <w:pPr>
              <w:jc w:val="center"/>
            </w:pPr>
            <w:r>
              <w:t>142,8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150,0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both"/>
            </w:pPr>
            <w:r w:rsidRPr="00A82664"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8918FA">
            <w:pPr>
              <w:jc w:val="center"/>
            </w:pPr>
            <w:r w:rsidRPr="00823A99">
              <w:t>142,8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150,0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both"/>
            </w:pPr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8918FA">
            <w:pPr>
              <w:jc w:val="center"/>
            </w:pPr>
            <w:r w:rsidRPr="00823A99">
              <w:t>142,8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150,0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8918FA">
            <w:pPr>
              <w:jc w:val="center"/>
            </w:pPr>
            <w:r w:rsidRPr="00823A99">
              <w:t>142,8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150,0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24</w:t>
            </w:r>
            <w: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8918FA">
            <w:pPr>
              <w:jc w:val="center"/>
            </w:pPr>
            <w:r w:rsidRPr="00823A99">
              <w:t>142,8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150,0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CF641C" w:rsidRDefault="008536A5" w:rsidP="00600594">
            <w:pPr>
              <w:jc w:val="both"/>
            </w:pPr>
            <w:r w:rsidRPr="00CF641C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>
              <w:t>86 0 00 00000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CF641C" w:rsidRDefault="008536A5" w:rsidP="00185500">
            <w:pPr>
              <w:jc w:val="center"/>
            </w:pPr>
            <w:r>
              <w:t>1096,4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CF641C" w:rsidRDefault="008536A5" w:rsidP="00600594">
            <w:pPr>
              <w:jc w:val="both"/>
            </w:pPr>
            <w:r w:rsidRPr="00CF641C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>
              <w:t>86 0 01 00000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A84AC5">
            <w:pPr>
              <w:jc w:val="center"/>
            </w:pPr>
            <w:r w:rsidRPr="00C41082">
              <w:t>1096,4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CF641C" w:rsidRDefault="008536A5" w:rsidP="00600594">
            <w:pPr>
              <w:jc w:val="both"/>
            </w:pPr>
            <w:r w:rsidRPr="00CF641C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CF641C" w:rsidRDefault="008536A5" w:rsidP="00600594">
            <w:pPr>
              <w:jc w:val="center"/>
            </w:pPr>
            <w:r>
              <w:t xml:space="preserve">86 0 01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A84AC5">
            <w:pPr>
              <w:jc w:val="center"/>
            </w:pPr>
            <w:r w:rsidRPr="00C41082">
              <w:t>1096,4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CF641C">
            <w:pPr>
              <w:jc w:val="center"/>
            </w:pPr>
            <w:r w:rsidRPr="007F7A73">
              <w:t xml:space="preserve">86 0 01 </w:t>
            </w:r>
            <w:r w:rsidRPr="007F7A73">
              <w:rPr>
                <w:lang w:val="en-US"/>
              </w:rPr>
              <w:t>Z</w:t>
            </w:r>
            <w:r w:rsidRPr="007F7A73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A84AC5">
            <w:pPr>
              <w:jc w:val="center"/>
            </w:pPr>
            <w:r w:rsidRPr="00C41082">
              <w:t>1096,4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7F7A73" w:rsidRDefault="008536A5" w:rsidP="00CF641C">
            <w:pPr>
              <w:jc w:val="center"/>
            </w:pPr>
            <w:r w:rsidRPr="007F7A73">
              <w:t xml:space="preserve">86 0 01 </w:t>
            </w:r>
            <w:r w:rsidRPr="007F7A73">
              <w:rPr>
                <w:lang w:val="en-US"/>
              </w:rPr>
              <w:t>Z</w:t>
            </w:r>
            <w:r w:rsidRPr="007F7A73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600594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A84AC5">
            <w:pPr>
              <w:jc w:val="center"/>
            </w:pPr>
            <w:r w:rsidRPr="00C41082">
              <w:t>1096,4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both"/>
            </w:pPr>
            <w:r w:rsidRPr="00A82664"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CF641C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CF641C" w:rsidRDefault="008536A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CF641C" w:rsidRDefault="008536A5" w:rsidP="00326327">
            <w:pPr>
              <w:jc w:val="center"/>
            </w:pPr>
            <w:r>
              <w:t>8631,1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both"/>
            </w:pPr>
            <w:r w:rsidRPr="00A82664">
              <w:t>Муниципальная программа "Обеспечение доступным и комфортным специализированным жильем ветеранов Великой Отечественной Войны, тружеников тыла, пенсионеров и инвалидов на территории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65 0 00 00000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CF641C" w:rsidRDefault="008536A5" w:rsidP="00326327">
            <w:pPr>
              <w:jc w:val="center"/>
            </w:pPr>
            <w:r>
              <w:t>8631,1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both"/>
            </w:pPr>
            <w:r w:rsidRPr="00A82664">
              <w:t>Основное мероприятие "Обеспечение доступным и комфортным специализированным жильем ветеранов Великой Отечественной Войны, тружеников тыла, пенсионеров и инвалидов на территории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65 0 01 00000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CF641C" w:rsidRDefault="008536A5" w:rsidP="00326327">
            <w:pPr>
              <w:jc w:val="center"/>
            </w:pPr>
            <w:r>
              <w:t>8631,1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both"/>
            </w:pPr>
            <w:r w:rsidRPr="00A82664">
              <w:t>Софинансирование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 (за счет средств областного бюджета)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center"/>
            </w:pPr>
            <w:r w:rsidRPr="00A82664">
              <w:t>65 0 01 L2091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26327">
            <w:pPr>
              <w:jc w:val="center"/>
            </w:pPr>
            <w:r>
              <w:t>933,6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65 0 01 L2091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14D6D">
            <w:pPr>
              <w:jc w:val="center"/>
            </w:pPr>
            <w:r>
              <w:t>933,6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65 0 01 L2091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14D6D">
            <w:pPr>
              <w:jc w:val="center"/>
            </w:pPr>
            <w:r>
              <w:t>933,6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60469">
            <w:pPr>
              <w:jc w:val="both"/>
            </w:pPr>
            <w:r w:rsidRPr="00A82664">
              <w:t>Софинансирование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 (за счет средств Пенсионного фонда Российской Федерации)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65 0 01 L2092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14D6D">
            <w:pPr>
              <w:jc w:val="center"/>
            </w:pPr>
            <w:r>
              <w:t>7552,9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65 0 01 L2092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>
              <w:t>7552,9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65 0 01 L2092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>
              <w:t>7552,9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both"/>
            </w:pPr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65 0 01 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CF641C" w:rsidRDefault="008536A5" w:rsidP="00B931F0">
            <w:pPr>
              <w:jc w:val="center"/>
            </w:pPr>
            <w:r>
              <w:t>144,6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57847">
            <w:pPr>
              <w:jc w:val="center"/>
            </w:pPr>
            <w:r w:rsidRPr="00A82664">
              <w:rPr>
                <w:lang w:val="en-US"/>
              </w:rPr>
              <w:t>65 0 01 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>
              <w:t>144,6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57847">
            <w:pPr>
              <w:jc w:val="center"/>
            </w:pPr>
            <w:r w:rsidRPr="00A82664">
              <w:rPr>
                <w:lang w:val="en-US"/>
              </w:rPr>
              <w:t>65 0 01 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>
              <w:t>144,6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Культура и 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147D5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147D5">
            <w:pPr>
              <w:jc w:val="center"/>
            </w:pPr>
            <w:r w:rsidRPr="00A82664">
              <w:t>200,0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CF641C">
            <w:pPr>
              <w:jc w:val="center"/>
            </w:pPr>
            <w:r w:rsidRPr="00052CE1">
              <w:t>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200,0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CF641C">
            <w:pPr>
              <w:jc w:val="center"/>
            </w:pPr>
            <w:r w:rsidRPr="00052CE1">
              <w:t>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200,0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CF641C">
            <w:pPr>
              <w:jc w:val="center"/>
            </w:pPr>
            <w:r w:rsidRPr="00052CE1">
              <w:t>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200,0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CF641C">
            <w:pPr>
              <w:jc w:val="center"/>
            </w:pPr>
            <w:r w:rsidRPr="00052CE1">
              <w:t>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200,0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CF641C">
            <w:pPr>
              <w:jc w:val="center"/>
            </w:pPr>
            <w:r w:rsidRPr="00052CE1">
              <w:t>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200,0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CF641C">
            <w:pPr>
              <w:jc w:val="center"/>
            </w:pPr>
            <w:r w:rsidRPr="00052CE1">
              <w:t>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200,0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4625,9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4245,0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overflowPunct/>
              <w:autoSpaceDE/>
              <w:adjustRightInd/>
              <w:jc w:val="center"/>
            </w:pPr>
            <w:r w:rsidRPr="00A82664">
              <w:t>4310,3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1621,1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1620,0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625C">
            <w:pPr>
              <w:jc w:val="both"/>
            </w:pPr>
            <w:r w:rsidRPr="00A82664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F22C01">
            <w:pPr>
              <w:jc w:val="center"/>
            </w:pPr>
            <w:r w:rsidRPr="00F31292">
              <w:t>1621,1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1620,0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625C">
            <w:pPr>
              <w:jc w:val="both"/>
            </w:pPr>
            <w:r w:rsidRPr="00A82664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76 1 00 00000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F22C01">
            <w:pPr>
              <w:jc w:val="center"/>
            </w:pPr>
            <w:r w:rsidRPr="00F31292">
              <w:t>1621,1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1620,0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625C">
            <w:pPr>
              <w:jc w:val="both"/>
            </w:pPr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F22C01">
            <w:pPr>
              <w:jc w:val="center"/>
            </w:pPr>
            <w:r w:rsidRPr="00F31292">
              <w:t>1621,1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1620,0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625C">
            <w:pPr>
              <w:jc w:val="both"/>
            </w:pPr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F22C01">
            <w:pPr>
              <w:jc w:val="center"/>
            </w:pPr>
            <w:r w:rsidRPr="00F31292">
              <w:t>1621,1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1620,0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625C">
            <w:pPr>
              <w:jc w:val="both"/>
            </w:pPr>
            <w:r w:rsidRPr="00A82664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F22C01">
            <w:pPr>
              <w:jc w:val="center"/>
            </w:pPr>
            <w:r w:rsidRPr="00F31292">
              <w:t>1621,1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85500">
            <w:pPr>
              <w:jc w:val="center"/>
            </w:pPr>
            <w:r w:rsidRPr="00A82664">
              <w:t>1620,0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93BC7">
            <w:pPr>
              <w:jc w:val="both"/>
            </w:pPr>
            <w:r w:rsidRPr="00A82664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2475,9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2563,7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2628,4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93BC7">
            <w:pPr>
              <w:jc w:val="both"/>
            </w:pPr>
            <w:r w:rsidRPr="00571633">
              <w:t>Муниципальная программа " Создание условий для оказания медицинской помощи населению на территории Озинского муниципального района в 2019-2021 гг."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71633">
            <w:pPr>
              <w:jc w:val="center"/>
            </w:pPr>
            <w:r w:rsidRPr="00571633">
              <w:t>69</w:t>
            </w:r>
            <w:r>
              <w:t xml:space="preserve"> </w:t>
            </w:r>
            <w:r w:rsidRPr="00571633">
              <w:t>0</w:t>
            </w:r>
            <w:r>
              <w:t xml:space="preserve"> </w:t>
            </w:r>
            <w:r w:rsidRPr="00571633">
              <w:t>00</w:t>
            </w:r>
            <w:r>
              <w:t xml:space="preserve"> </w:t>
            </w:r>
            <w:r w:rsidRPr="00571633"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131C13">
            <w:pPr>
              <w:jc w:val="center"/>
            </w:pPr>
            <w:r>
              <w:t>165,0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93BC7">
            <w:pPr>
              <w:jc w:val="both"/>
            </w:pPr>
            <w:r w:rsidRPr="00571633">
              <w:t>Основное мероприятие  " Создание условий для оказания медицинской помощи населению на территории Озинского муниципального района в 2019-2021 гг."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71633">
            <w:pPr>
              <w:jc w:val="center"/>
            </w:pPr>
            <w:r w:rsidRPr="00571633">
              <w:t>69</w:t>
            </w:r>
            <w:r>
              <w:t xml:space="preserve"> </w:t>
            </w:r>
            <w:r w:rsidRPr="00571633">
              <w:t>0</w:t>
            </w:r>
            <w:r>
              <w:t xml:space="preserve"> </w:t>
            </w:r>
            <w:r w:rsidRPr="00571633">
              <w:t>0</w:t>
            </w:r>
            <w:r>
              <w:t xml:space="preserve">1 </w:t>
            </w:r>
            <w:r w:rsidRPr="00571633"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131C13">
            <w:pPr>
              <w:jc w:val="center"/>
            </w:pPr>
            <w:r>
              <w:t>165,0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93BC7">
            <w:pPr>
              <w:jc w:val="both"/>
            </w:pPr>
            <w:r w:rsidRPr="00571633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571633">
              <w:t>69</w:t>
            </w:r>
            <w:r>
              <w:t xml:space="preserve"> </w:t>
            </w:r>
            <w:r w:rsidRPr="00571633">
              <w:t>0</w:t>
            </w:r>
            <w:r>
              <w:t xml:space="preserve"> </w:t>
            </w:r>
            <w:r w:rsidRPr="00571633">
              <w:t>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571633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16081D">
            <w:pPr>
              <w:jc w:val="center"/>
            </w:pPr>
            <w:r>
              <w:t>165,0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both"/>
            </w:pPr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571633">
              <w:t>69</w:t>
            </w:r>
            <w:r>
              <w:t xml:space="preserve"> </w:t>
            </w:r>
            <w:r w:rsidRPr="00571633">
              <w:t>0</w:t>
            </w:r>
            <w:r>
              <w:t xml:space="preserve"> </w:t>
            </w:r>
            <w:r w:rsidRPr="00571633">
              <w:t>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571633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16081D">
            <w:pPr>
              <w:jc w:val="center"/>
            </w:pPr>
            <w:r>
              <w:t>165,0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both"/>
            </w:pPr>
            <w:r w:rsidRPr="00A82664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571633">
              <w:t>69</w:t>
            </w:r>
            <w:r>
              <w:t xml:space="preserve"> </w:t>
            </w:r>
            <w:r w:rsidRPr="00571633">
              <w:t>0</w:t>
            </w:r>
            <w:r>
              <w:t xml:space="preserve"> </w:t>
            </w:r>
            <w:r w:rsidRPr="00571633">
              <w:t>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571633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16081D">
            <w:pPr>
              <w:jc w:val="center"/>
            </w:pPr>
            <w:r>
              <w:t>165,0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>
              <w:t>-</w:t>
            </w:r>
          </w:p>
        </w:tc>
      </w:tr>
      <w:tr w:rsidR="008536A5" w:rsidRPr="00A82664" w:rsidTr="00C45A02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36A5" w:rsidRPr="00A82664" w:rsidRDefault="008536A5" w:rsidP="00C45A02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1686,9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1749,3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1814,0</w:t>
            </w:r>
          </w:p>
        </w:tc>
      </w:tr>
      <w:tr w:rsidR="008536A5" w:rsidRPr="00A82664" w:rsidTr="00C45A02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36A5" w:rsidRPr="00A82664" w:rsidRDefault="008536A5" w:rsidP="00C45A02">
            <w:r w:rsidRPr="00A8266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1686,9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1749,3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1814,0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45A02">
            <w:r w:rsidRPr="00FF2C68">
              <w:t>Осуществление органами местного самоуправления государственных полномочий  по предоставлению гражданам субсидий 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1686,9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1749,3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1814,0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45A02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32,0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45A02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32,0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45A02"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1656,9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1718,3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1782,0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45A02">
            <w:r w:rsidRPr="00A82664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1656,9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1718,3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1782,0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93BC7">
            <w:pPr>
              <w:jc w:val="both"/>
            </w:pPr>
            <w:r w:rsidRPr="00A82664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624,0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814,4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814,4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93BC7">
            <w:pPr>
              <w:jc w:val="both"/>
            </w:pPr>
            <w:r w:rsidRPr="00A8266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8918FA">
            <w:pPr>
              <w:jc w:val="center"/>
            </w:pPr>
            <w:r>
              <w:t>624,0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814,4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814,4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93BC7">
            <w:pPr>
              <w:jc w:val="both"/>
            </w:pPr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8918FA">
            <w:pPr>
              <w:jc w:val="center"/>
            </w:pPr>
            <w:r>
              <w:t>624,0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814,4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814,4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93BC7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14,4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93BC7">
            <w:pPr>
              <w:jc w:val="both"/>
            </w:pPr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>
              <w:t>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14,4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93BC7">
            <w:pPr>
              <w:jc w:val="both"/>
            </w:pPr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76  3 00 02100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606,1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800,0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800,0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93BC7">
            <w:pPr>
              <w:jc w:val="both"/>
            </w:pPr>
            <w:r w:rsidRPr="00A82664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76  3 00 02100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>
              <w:t>606,1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800,0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800,0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93BC7">
            <w:pPr>
              <w:jc w:val="both"/>
            </w:pPr>
            <w:r w:rsidRPr="00A82664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>
              <w:t>528,9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61,9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93BC7">
            <w:pPr>
              <w:jc w:val="both"/>
            </w:pPr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>
              <w:t>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61,9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93BC7">
            <w:pPr>
              <w:jc w:val="both"/>
            </w:pPr>
            <w:r w:rsidRPr="00A82664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B86AC4">
            <w:pPr>
              <w:jc w:val="center"/>
            </w:pPr>
            <w:r w:rsidRPr="00DE1154">
              <w:t>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61,9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A05050">
            <w:pPr>
              <w:jc w:val="both"/>
            </w:pPr>
            <w:r w:rsidRPr="00B86AC4"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детьми,оставшимися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B86AC4">
            <w:pPr>
              <w:jc w:val="center"/>
            </w:pPr>
            <w:r w:rsidRPr="00DE1154">
              <w:t>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61,9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A05050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>
              <w:t>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61,9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93BC7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>
              <w:t>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61,9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93BC7">
            <w:pPr>
              <w:jc w:val="both"/>
            </w:pPr>
            <w:r w:rsidRPr="00A82664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93BC7">
            <w:pPr>
              <w:jc w:val="both"/>
            </w:pPr>
            <w:r w:rsidRPr="00A8266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93BC7">
            <w:pPr>
              <w:jc w:val="both"/>
            </w:pPr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93BC7">
            <w:pPr>
              <w:jc w:val="both"/>
            </w:pPr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93BC7">
            <w:pPr>
              <w:jc w:val="both"/>
            </w:pPr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93BC7">
            <w:pPr>
              <w:jc w:val="both"/>
            </w:pPr>
            <w:r w:rsidRPr="00A8266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93BC7">
            <w:pPr>
              <w:jc w:val="both"/>
            </w:pPr>
            <w:r w:rsidRPr="00A82664"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72 8 00 00000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93BC7">
            <w:pPr>
              <w:jc w:val="both"/>
            </w:pPr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 xml:space="preserve">72 8 00 02300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93BC7">
            <w:pPr>
              <w:jc w:val="both"/>
            </w:pPr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93BC7">
            <w:pPr>
              <w:jc w:val="both"/>
            </w:pPr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DD0A14" w:rsidRDefault="008536A5" w:rsidP="00393BC7">
            <w:pPr>
              <w:jc w:val="both"/>
            </w:pPr>
            <w:r w:rsidRPr="00DD0A14"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2019 год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84 0 00 00000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483,8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DD0A14" w:rsidRDefault="008536A5" w:rsidP="00393BC7">
            <w:pPr>
              <w:jc w:val="both"/>
            </w:pPr>
            <w:r w:rsidRPr="00DD0A14">
              <w:t>Основное мероприятие "Обеспечение жилыми помещениями молодых семей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84 0 01 00000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483,8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DD0A14" w:rsidRDefault="008536A5" w:rsidP="00393BC7">
            <w:pPr>
              <w:jc w:val="both"/>
            </w:pPr>
            <w:r w:rsidRPr="00DD0A14"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84 0 01 L4970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483,8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93BC7">
            <w:pPr>
              <w:jc w:val="both"/>
            </w:pPr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B6769">
            <w:pPr>
              <w:jc w:val="center"/>
            </w:pPr>
            <w:r w:rsidRPr="00A82664">
              <w:t>84 0 01 L4970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483,8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93BC7">
            <w:pPr>
              <w:jc w:val="both"/>
            </w:pPr>
            <w:r w:rsidRPr="00A8266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B6769">
            <w:pPr>
              <w:jc w:val="center"/>
            </w:pPr>
            <w:r w:rsidRPr="00A82664">
              <w:t>84 0 01 L4970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320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483,8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93BC7">
            <w:pPr>
              <w:jc w:val="both"/>
            </w:pPr>
            <w:r w:rsidRPr="00A82664">
              <w:t>Другие вопросы в области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B6769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360,7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93BC7">
            <w:pPr>
              <w:jc w:val="both"/>
            </w:pPr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B6769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360,7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93BC7">
            <w:pPr>
              <w:jc w:val="both"/>
            </w:pPr>
            <w:r w:rsidRPr="00A82664"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B6769">
            <w:pPr>
              <w:jc w:val="center"/>
            </w:pPr>
            <w:r w:rsidRPr="00A82664">
              <w:t>70 8 00 00000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360,7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93BC7">
            <w:pPr>
              <w:jc w:val="both"/>
            </w:pPr>
            <w:r w:rsidRPr="00A82664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B6769">
            <w:pPr>
              <w:jc w:val="center"/>
            </w:pPr>
            <w:r w:rsidRPr="00A82664">
              <w:t>70 8 00 78600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360,7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93BC7">
            <w:pPr>
              <w:jc w:val="both"/>
            </w:pPr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70 8 00 78600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360,7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393BC7">
            <w:pPr>
              <w:jc w:val="both"/>
            </w:pPr>
            <w:r w:rsidRPr="00A8266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70 8 00 78600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810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360,7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</w:pPr>
            <w: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5E4E56" w:rsidRDefault="008536A5" w:rsidP="004B7E93">
            <w:pPr>
              <w:rPr>
                <w:b/>
                <w:bCs/>
              </w:rPr>
            </w:pPr>
            <w:r w:rsidRPr="005E4E56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5E4E56" w:rsidRDefault="008536A5" w:rsidP="00131C13">
            <w:pPr>
              <w:jc w:val="center"/>
              <w:rPr>
                <w:b/>
                <w:bCs/>
              </w:rPr>
            </w:pPr>
            <w:r w:rsidRPr="005E4E56">
              <w:rPr>
                <w:b/>
                <w:bCs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5E4E56" w:rsidRDefault="008536A5" w:rsidP="00131C13">
            <w:pPr>
              <w:jc w:val="center"/>
              <w:rPr>
                <w:b/>
                <w:bCs/>
              </w:rPr>
            </w:pPr>
            <w:r w:rsidRPr="005E4E56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5E4E56" w:rsidRDefault="008536A5" w:rsidP="00131C13">
            <w:pPr>
              <w:jc w:val="center"/>
              <w:rPr>
                <w:b/>
                <w:bCs/>
              </w:rPr>
            </w:pPr>
            <w:r w:rsidRPr="005E4E56">
              <w:rPr>
                <w:b/>
                <w:bCs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5E4E56" w:rsidRDefault="008536A5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5E4E56" w:rsidRDefault="008536A5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5E4E56" w:rsidRDefault="008536A5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282677,4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5E4E56" w:rsidRDefault="008536A5" w:rsidP="00131C13">
            <w:pPr>
              <w:jc w:val="center"/>
              <w:rPr>
                <w:b/>
                <w:bCs/>
              </w:rPr>
            </w:pPr>
            <w:r w:rsidRPr="005E4E56">
              <w:rPr>
                <w:b/>
                <w:bCs/>
              </w:rPr>
              <w:t>262107,1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5E4E56" w:rsidRDefault="008536A5" w:rsidP="00131C13">
            <w:pPr>
              <w:jc w:val="center"/>
              <w:rPr>
                <w:b/>
                <w:bCs/>
              </w:rPr>
            </w:pPr>
            <w:r w:rsidRPr="005E4E56">
              <w:rPr>
                <w:b/>
                <w:bCs/>
              </w:rPr>
              <w:t>275547,0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bCs/>
              </w:rPr>
            </w:pPr>
            <w:r>
              <w:rPr>
                <w:bCs/>
              </w:rPr>
              <w:t>278732,4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258533,6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272273,7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300F3">
            <w:pPr>
              <w:jc w:val="center"/>
              <w:rPr>
                <w:bCs/>
              </w:rPr>
            </w:pPr>
            <w:r>
              <w:rPr>
                <w:bCs/>
              </w:rPr>
              <w:t>76500,6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736B">
            <w:pPr>
              <w:jc w:val="center"/>
            </w:pPr>
            <w:r w:rsidRPr="00A82664">
              <w:t>77045,0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736B">
            <w:pPr>
              <w:jc w:val="center"/>
            </w:pPr>
            <w:r w:rsidRPr="00A82664">
              <w:t>79979,2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927EC">
            <w:pPr>
              <w:jc w:val="center"/>
              <w:rPr>
                <w:bCs/>
              </w:rPr>
            </w:pPr>
            <w:r>
              <w:rPr>
                <w:bCs/>
              </w:rPr>
              <w:t>5268,9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927EC">
            <w:pPr>
              <w:jc w:val="center"/>
              <w:rPr>
                <w:bCs/>
              </w:rPr>
            </w:pPr>
            <w:r>
              <w:rPr>
                <w:bCs/>
              </w:rPr>
              <w:t>5268,9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2430F">
            <w:pPr>
              <w:jc w:val="center"/>
              <w:rPr>
                <w:bCs/>
              </w:rPr>
            </w:pPr>
            <w:r>
              <w:rPr>
                <w:bCs/>
              </w:rPr>
              <w:t>4749,7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927EC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62430F">
            <w:pPr>
              <w:jc w:val="center"/>
            </w:pPr>
            <w:r w:rsidRPr="003C32E0">
              <w:rPr>
                <w:bCs/>
              </w:rPr>
              <w:t>4749,7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927EC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62430F">
            <w:pPr>
              <w:jc w:val="center"/>
            </w:pPr>
            <w:r w:rsidRPr="003C32E0">
              <w:rPr>
                <w:bCs/>
              </w:rPr>
              <w:t>4749,7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8536A5" w:rsidRPr="00A82664" w:rsidRDefault="008536A5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927EC">
            <w:pPr>
              <w:jc w:val="center"/>
              <w:rPr>
                <w:bCs/>
              </w:rPr>
            </w:pPr>
            <w:r>
              <w:rPr>
                <w:bCs/>
              </w:rPr>
              <w:t>519,2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927EC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9313E">
            <w:pPr>
              <w:jc w:val="center"/>
            </w:pPr>
            <w:r>
              <w:rPr>
                <w:bCs/>
              </w:rPr>
              <w:t>519,2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927EC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9313E">
            <w:pPr>
              <w:jc w:val="center"/>
            </w:pPr>
            <w:r>
              <w:rPr>
                <w:bCs/>
              </w:rPr>
              <w:t>519,2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9C63B4">
            <w:r w:rsidRPr="00A8266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300F3">
            <w:pPr>
              <w:jc w:val="center"/>
              <w:rPr>
                <w:bCs/>
              </w:rPr>
            </w:pPr>
            <w:r>
              <w:rPr>
                <w:bCs/>
              </w:rPr>
              <w:t>71231,7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736B">
            <w:pPr>
              <w:jc w:val="center"/>
            </w:pPr>
            <w:r w:rsidRPr="00A82664">
              <w:t>77045,0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736B">
            <w:pPr>
              <w:jc w:val="center"/>
            </w:pPr>
            <w:r w:rsidRPr="00A82664">
              <w:t>79979,2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bCs/>
              </w:rPr>
            </w:pPr>
            <w:r>
              <w:rPr>
                <w:bCs/>
              </w:rPr>
              <w:t>71231,7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77045,0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79979,2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23 1 01 00000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bCs/>
              </w:rPr>
            </w:pPr>
            <w:r>
              <w:rPr>
                <w:bCs/>
              </w:rPr>
              <w:t>29484,0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736B">
            <w:pPr>
              <w:jc w:val="center"/>
            </w:pPr>
            <w:r w:rsidRPr="00A82664">
              <w:t>25026,2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736B">
            <w:pPr>
              <w:jc w:val="center"/>
            </w:pPr>
            <w:r w:rsidRPr="00A82664">
              <w:t>25275,2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F22C01">
            <w:pPr>
              <w:jc w:val="center"/>
            </w:pPr>
            <w:r w:rsidRPr="00376E4A">
              <w:rPr>
                <w:bCs/>
              </w:rPr>
              <w:t>29484,0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736B">
            <w:pPr>
              <w:jc w:val="center"/>
            </w:pPr>
            <w:r w:rsidRPr="00A82664">
              <w:t>25026,2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736B">
            <w:pPr>
              <w:jc w:val="center"/>
            </w:pPr>
            <w:r w:rsidRPr="00A82664">
              <w:t>25275,2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F22C01">
            <w:pPr>
              <w:jc w:val="center"/>
            </w:pPr>
            <w:r w:rsidRPr="00376E4A">
              <w:rPr>
                <w:bCs/>
              </w:rPr>
              <w:t>29484,0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736B">
            <w:pPr>
              <w:jc w:val="center"/>
            </w:pPr>
            <w:r w:rsidRPr="00A82664">
              <w:t>25026,2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736B">
            <w:pPr>
              <w:jc w:val="center"/>
            </w:pPr>
            <w:r w:rsidRPr="00A82664">
              <w:t>25275,2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F22C01">
            <w:pPr>
              <w:jc w:val="center"/>
            </w:pPr>
            <w:r w:rsidRPr="00376E4A">
              <w:rPr>
                <w:bCs/>
              </w:rPr>
              <w:t>29484,0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25026,2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25275,2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23 1 02 00000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bCs/>
              </w:rPr>
            </w:pPr>
            <w:r>
              <w:rPr>
                <w:bCs/>
              </w:rPr>
              <w:t>41331,2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52018,8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54704,0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62430F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C33CE">
            <w:pPr>
              <w:jc w:val="center"/>
              <w:rPr>
                <w:bCs/>
              </w:rPr>
            </w:pPr>
            <w:r>
              <w:rPr>
                <w:bCs/>
              </w:rPr>
              <w:t>40495,7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51009,1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53694,3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5C33CE">
            <w:pPr>
              <w:jc w:val="center"/>
            </w:pPr>
            <w:r w:rsidRPr="006C1EE2">
              <w:rPr>
                <w:bCs/>
              </w:rPr>
              <w:t>40495,7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51009,1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53694,3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5C33CE">
            <w:pPr>
              <w:jc w:val="center"/>
            </w:pPr>
            <w:r w:rsidRPr="006C1EE2">
              <w:rPr>
                <w:bCs/>
              </w:rPr>
              <w:t>40495,7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51009,1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53694,3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2B1207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bCs/>
              </w:rPr>
            </w:pPr>
            <w:r>
              <w:rPr>
                <w:bCs/>
              </w:rPr>
              <w:t>835,5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1009,7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A000D9">
            <w:pPr>
              <w:jc w:val="center"/>
            </w:pPr>
            <w:r>
              <w:rPr>
                <w:bCs/>
              </w:rPr>
              <w:t>835,5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rPr>
                <w:bCs/>
              </w:rPr>
              <w:t>1009,7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rPr>
                <w:bCs/>
              </w:rPr>
              <w:t>1009,7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A000D9">
            <w:pPr>
              <w:jc w:val="center"/>
            </w:pPr>
            <w:r>
              <w:rPr>
                <w:bCs/>
              </w:rPr>
              <w:t>835,5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rPr>
                <w:bCs/>
              </w:rPr>
              <w:t>1009,7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rPr>
                <w:bCs/>
              </w:rPr>
              <w:t>1009,7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B5795">
            <w:r w:rsidRPr="00A8266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23 1 04 00000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A000D9">
            <w:pPr>
              <w:jc w:val="center"/>
              <w:rPr>
                <w:bCs/>
              </w:rPr>
            </w:pPr>
            <w:r>
              <w:rPr>
                <w:bCs/>
              </w:rPr>
              <w:t>416,5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B5795">
            <w:r w:rsidRPr="00A82664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5BB5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23 1 04 79200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A000D9">
            <w:pPr>
              <w:jc w:val="center"/>
              <w:rPr>
                <w:bCs/>
              </w:rPr>
            </w:pPr>
            <w:r>
              <w:rPr>
                <w:bCs/>
              </w:rPr>
              <w:t>416,5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B5795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5BB5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05AAB">
            <w:pPr>
              <w:jc w:val="center"/>
            </w:pPr>
            <w:r w:rsidRPr="00A82664">
              <w:t>23 1 04 79200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A000D9">
            <w:pPr>
              <w:jc w:val="center"/>
              <w:rPr>
                <w:bCs/>
              </w:rPr>
            </w:pPr>
            <w:r>
              <w:rPr>
                <w:bCs/>
              </w:rPr>
              <w:t>416,5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B5795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5BB5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05AAB">
            <w:pPr>
              <w:jc w:val="center"/>
            </w:pPr>
            <w:r w:rsidRPr="00A82664">
              <w:t>23 1 04 79200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A000D9">
            <w:pPr>
              <w:jc w:val="center"/>
              <w:rPr>
                <w:bCs/>
              </w:rPr>
            </w:pPr>
            <w:r>
              <w:rPr>
                <w:bCs/>
              </w:rPr>
              <w:t>416,5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300F3">
            <w:pPr>
              <w:jc w:val="center"/>
              <w:rPr>
                <w:bCs/>
              </w:rPr>
            </w:pPr>
            <w:r>
              <w:rPr>
                <w:bCs/>
              </w:rPr>
              <w:t>188629,0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169821,9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180526,8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300F3">
            <w:pPr>
              <w:jc w:val="center"/>
              <w:rPr>
                <w:bCs/>
              </w:rPr>
            </w:pPr>
            <w:r>
              <w:rPr>
                <w:bCs/>
              </w:rPr>
              <w:t>247,8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B07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B07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90EA9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300F3">
            <w:pPr>
              <w:jc w:val="center"/>
              <w:rPr>
                <w:bCs/>
              </w:rPr>
            </w:pPr>
            <w:r>
              <w:rPr>
                <w:bCs/>
              </w:rPr>
              <w:t>247,8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300F3">
            <w:pPr>
              <w:jc w:val="center"/>
              <w:rPr>
                <w:bCs/>
              </w:rPr>
            </w:pPr>
            <w:r>
              <w:rPr>
                <w:bCs/>
              </w:rPr>
              <w:t>223,3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151D9">
            <w:pPr>
              <w:jc w:val="center"/>
            </w:pPr>
            <w:r>
              <w:t>223,3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151D9">
            <w:pPr>
              <w:jc w:val="center"/>
            </w:pPr>
            <w:r>
              <w:t>223,3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8536A5" w:rsidRPr="00A82664" w:rsidRDefault="008536A5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300F3">
            <w:pPr>
              <w:jc w:val="center"/>
              <w:rPr>
                <w:bCs/>
              </w:rPr>
            </w:pPr>
            <w:r>
              <w:rPr>
                <w:bCs/>
              </w:rPr>
              <w:t>24,5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300F3">
            <w:pPr>
              <w:jc w:val="center"/>
              <w:rPr>
                <w:bCs/>
              </w:rPr>
            </w:pPr>
            <w:r>
              <w:rPr>
                <w:bCs/>
              </w:rPr>
              <w:t>24,5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00594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300F3">
            <w:pPr>
              <w:jc w:val="center"/>
              <w:rPr>
                <w:bCs/>
              </w:rPr>
            </w:pPr>
            <w:r>
              <w:rPr>
                <w:bCs/>
              </w:rPr>
              <w:t>24,5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C7761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9C63B4">
            <w:r w:rsidRPr="00A8266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81EB0">
            <w:pPr>
              <w:jc w:val="center"/>
              <w:rPr>
                <w:bCs/>
              </w:rPr>
            </w:pPr>
            <w:r>
              <w:rPr>
                <w:bCs/>
              </w:rPr>
              <w:t>188381,2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169821,9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180526,8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23 2 00 00000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bCs/>
              </w:rPr>
            </w:pPr>
            <w:r>
              <w:rPr>
                <w:bCs/>
              </w:rPr>
              <w:t>188381,2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169821,9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180526,8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23 2 01 00000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bCs/>
              </w:rPr>
            </w:pPr>
            <w:r>
              <w:rPr>
                <w:bCs/>
              </w:rPr>
              <w:t>26060,5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15205,4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16491,2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F22C01">
            <w:pPr>
              <w:jc w:val="center"/>
            </w:pPr>
            <w:r w:rsidRPr="00201287">
              <w:rPr>
                <w:bCs/>
              </w:rPr>
              <w:t>26060,5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15205,4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16491,2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4B7E93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F22C01">
            <w:pPr>
              <w:jc w:val="center"/>
            </w:pPr>
            <w:r w:rsidRPr="00201287">
              <w:rPr>
                <w:bCs/>
              </w:rPr>
              <w:t>26060,5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15205,4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16491,2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F22C01">
            <w:pPr>
              <w:jc w:val="center"/>
            </w:pPr>
            <w:r w:rsidRPr="00201287">
              <w:rPr>
                <w:bCs/>
              </w:rPr>
              <w:t>26060,5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15204,5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16491,2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23 2 02 00000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156006,4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154616,5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164035,6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2B1207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68,4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160,8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2B1207">
            <w:pPr>
              <w:jc w:val="center"/>
            </w:pPr>
            <w:r w:rsidRPr="00AF14EC">
              <w:rPr>
                <w:bCs/>
              </w:rPr>
              <w:t>68,4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rPr>
                <w:bCs/>
              </w:rPr>
              <w:t>160,8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2B1207">
            <w:pPr>
              <w:jc w:val="center"/>
            </w:pPr>
            <w:r w:rsidRPr="00AF14EC">
              <w:rPr>
                <w:bCs/>
              </w:rPr>
              <w:t>68,4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rPr>
                <w:bCs/>
              </w:rPr>
              <w:t>160,8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2B1207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152800,0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151022,7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160441,8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5E4E56">
            <w:pPr>
              <w:jc w:val="center"/>
            </w:pPr>
            <w:r>
              <w:rPr>
                <w:bCs/>
              </w:rPr>
              <w:t>152800,0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151022,7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160441,8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5E4E56">
            <w:pPr>
              <w:jc w:val="center"/>
            </w:pPr>
            <w:r>
              <w:rPr>
                <w:bCs/>
              </w:rPr>
              <w:t>152800,0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151022,7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160441,8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3138,0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3433,0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911CBE">
            <w:pPr>
              <w:jc w:val="center"/>
            </w:pPr>
            <w:r w:rsidRPr="00CE23AF">
              <w:rPr>
                <w:bCs/>
              </w:rPr>
              <w:t>3138,0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rPr>
                <w:bCs/>
              </w:rPr>
              <w:t>3433,0</w:t>
            </w:r>
          </w:p>
        </w:tc>
      </w:tr>
      <w:tr w:rsidR="008536A5" w:rsidRPr="00A82664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911CBE">
            <w:pPr>
              <w:jc w:val="center"/>
            </w:pPr>
            <w:r w:rsidRPr="00CE23AF">
              <w:rPr>
                <w:bCs/>
              </w:rPr>
              <w:t>3138,0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rPr>
                <w:bCs/>
              </w:rPr>
              <w:t>3433,0</w:t>
            </w:r>
          </w:p>
        </w:tc>
      </w:tr>
      <w:tr w:rsidR="008536A5" w:rsidRPr="00A82664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23 2 03 00000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-</w:t>
            </w:r>
          </w:p>
        </w:tc>
      </w:tr>
      <w:tr w:rsidR="008536A5" w:rsidRPr="00A82664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23 2 03 72Г00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-</w:t>
            </w:r>
          </w:p>
        </w:tc>
      </w:tr>
      <w:tr w:rsidR="008536A5" w:rsidRPr="00A82664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C31D1">
            <w:pPr>
              <w:jc w:val="center"/>
            </w:pPr>
            <w:r w:rsidRPr="00A82664">
              <w:t>23 2 03 72Г00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-</w:t>
            </w:r>
          </w:p>
        </w:tc>
      </w:tr>
      <w:tr w:rsidR="008536A5" w:rsidRPr="00A82664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C31D1">
            <w:pPr>
              <w:jc w:val="center"/>
            </w:pPr>
            <w:r w:rsidRPr="00A82664">
              <w:t>23 2 03 72Г00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-</w:t>
            </w:r>
          </w:p>
        </w:tc>
      </w:tr>
      <w:tr w:rsidR="008536A5" w:rsidRPr="00A82664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r w:rsidRPr="00A8266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C31D1">
            <w:pPr>
              <w:jc w:val="center"/>
            </w:pPr>
            <w:r w:rsidRPr="00A82664">
              <w:t>23 2 04 00000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-</w:t>
            </w:r>
          </w:p>
        </w:tc>
      </w:tr>
      <w:tr w:rsidR="008536A5" w:rsidRPr="00A82664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r w:rsidRPr="00A82664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8C31D1">
            <w:pPr>
              <w:jc w:val="center"/>
            </w:pPr>
            <w:r w:rsidRPr="00A82664">
              <w:t>23 2 04 79200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-</w:t>
            </w:r>
          </w:p>
        </w:tc>
      </w:tr>
      <w:tr w:rsidR="008536A5" w:rsidRPr="00A82664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23 2 04 79200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-</w:t>
            </w:r>
          </w:p>
        </w:tc>
      </w:tr>
      <w:tr w:rsidR="008536A5" w:rsidRPr="00A82664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23 2 04 79200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DD0A14" w:rsidRDefault="008536A5" w:rsidP="002E4B11">
            <w:r w:rsidRPr="00DD0A1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23 2 Е1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2801,8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DD0A14" w:rsidRDefault="008536A5" w:rsidP="002E4B11">
            <w:r w:rsidRPr="00DD0A14"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23 2 Е1 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1592,1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5BB5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5BB5">
            <w:pPr>
              <w:jc w:val="center"/>
            </w:pPr>
            <w:r w:rsidRPr="00A82664">
              <w:t>23 2 Е1 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5BB5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5BB5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1592,1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5BB5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5BB5">
            <w:pPr>
              <w:jc w:val="center"/>
            </w:pPr>
            <w:r w:rsidRPr="00A82664">
              <w:t>23 2 Е1 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5BB5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5BB5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1592,1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4177B5" w:rsidRDefault="008536A5" w:rsidP="002E4B11">
            <w:r w:rsidRPr="004177B5">
              <w:t>Обеспечение условий для создания центров образования цифрового</w:t>
            </w:r>
            <w:r>
              <w:t xml:space="preserve"> </w:t>
            </w:r>
            <w:r w:rsidRPr="004177B5">
              <w:t>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5BB5">
            <w:pPr>
              <w:jc w:val="center"/>
              <w:rPr>
                <w:lang w:val="en-US"/>
              </w:rPr>
            </w:pPr>
            <w:r w:rsidRPr="00A82664">
              <w:t xml:space="preserve">23 2 Е1 </w:t>
            </w:r>
            <w:r w:rsidRPr="00A82664"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5BB5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5E4E56" w:rsidRDefault="008536A5" w:rsidP="00F95BB5">
            <w:pPr>
              <w:jc w:val="center"/>
              <w:rPr>
                <w:bCs/>
              </w:rPr>
            </w:pPr>
            <w:r>
              <w:rPr>
                <w:bCs/>
              </w:rPr>
              <w:t>1209,7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637F4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 xml:space="preserve">23 2 Е1 </w:t>
            </w:r>
            <w:r w:rsidRPr="00A82664"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5BB5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5E4E56">
            <w:pPr>
              <w:jc w:val="center"/>
            </w:pPr>
            <w:r>
              <w:rPr>
                <w:bCs/>
              </w:rPr>
              <w:t>1209,7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637F4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DE5209">
            <w:pPr>
              <w:jc w:val="center"/>
            </w:pPr>
            <w:r w:rsidRPr="00A82664">
              <w:t xml:space="preserve">23 2 Е1 </w:t>
            </w:r>
            <w:r w:rsidRPr="00A82664"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907F3E" w:rsidRDefault="008536A5" w:rsidP="00F95BB5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5E4E56">
            <w:pPr>
              <w:jc w:val="center"/>
            </w:pPr>
            <w:r>
              <w:rPr>
                <w:bCs/>
              </w:rPr>
              <w:t>1209,7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4177B5" w:rsidRDefault="008536A5" w:rsidP="002E4B11">
            <w:r w:rsidRPr="004177B5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5BB5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5BB5">
            <w:pPr>
              <w:jc w:val="center"/>
            </w:pPr>
            <w:r w:rsidRPr="00A82664">
              <w:t>23 2 Е2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</w:t>
            </w:r>
            <w:r w:rsidRPr="00A82664">
              <w:rPr>
                <w:bCs/>
                <w:lang w:val="en-US"/>
              </w:rPr>
              <w:t>9</w:t>
            </w:r>
            <w:r w:rsidRPr="00A82664">
              <w:rPr>
                <w:bCs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4177B5" w:rsidRDefault="008536A5" w:rsidP="002E4B11">
            <w:r w:rsidRPr="004177B5"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5BB5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5BB5">
            <w:pPr>
              <w:jc w:val="center"/>
            </w:pPr>
            <w:r w:rsidRPr="00A82664">
              <w:t>23 2 Е2 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</w:t>
            </w:r>
            <w:r w:rsidRPr="00A82664">
              <w:rPr>
                <w:bCs/>
                <w:lang w:val="en-US"/>
              </w:rPr>
              <w:t>9</w:t>
            </w:r>
            <w:r w:rsidRPr="00A82664">
              <w:rPr>
                <w:bCs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5BB5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5BB5">
            <w:pPr>
              <w:jc w:val="center"/>
            </w:pPr>
            <w:r w:rsidRPr="00A82664">
              <w:t>23 2 Е2 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</w:t>
            </w:r>
            <w:r w:rsidRPr="00A82664">
              <w:rPr>
                <w:bCs/>
                <w:lang w:val="en-US"/>
              </w:rPr>
              <w:t>9</w:t>
            </w:r>
            <w:r w:rsidRPr="00A82664">
              <w:rPr>
                <w:bCs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5BB5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95BB5">
            <w:pPr>
              <w:jc w:val="center"/>
            </w:pPr>
            <w:r w:rsidRPr="00A82664">
              <w:t>23 2 Е2 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</w:t>
            </w:r>
            <w:r w:rsidRPr="00A82664">
              <w:rPr>
                <w:bCs/>
                <w:lang w:val="en-US"/>
              </w:rPr>
              <w:t>9</w:t>
            </w:r>
            <w:r w:rsidRPr="00A82664">
              <w:rPr>
                <w:bCs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1477,7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1430,5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1470,5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41,5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>
              <w:rPr>
                <w:bCs/>
              </w:rPr>
              <w:t>41,5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>
              <w:rPr>
                <w:bCs/>
              </w:rPr>
              <w:t>41,5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>
              <w:rPr>
                <w:bCs/>
              </w:rPr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>
              <w:rPr>
                <w:bCs/>
              </w:rPr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907F3E" w:rsidRDefault="008536A5" w:rsidP="00F22C01">
            <w:pPr>
              <w:jc w:val="center"/>
              <w:rPr>
                <w:bCs/>
              </w:rPr>
            </w:pPr>
            <w:r>
              <w:rPr>
                <w:bCs/>
              </w:rPr>
              <w:t>1003,5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1102,1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23 3 00 00000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F22C01">
            <w:pPr>
              <w:jc w:val="center"/>
            </w:pPr>
            <w:r w:rsidRPr="005B45C1">
              <w:rPr>
                <w:bCs/>
              </w:rPr>
              <w:t>1003,5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1102,1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23 3 01 00000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F22C01">
            <w:pPr>
              <w:jc w:val="center"/>
            </w:pPr>
            <w:r w:rsidRPr="005B45C1">
              <w:rPr>
                <w:bCs/>
              </w:rPr>
              <w:t>1003,5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1102,1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F22C01">
            <w:pPr>
              <w:jc w:val="center"/>
            </w:pPr>
            <w:r w:rsidRPr="005B45C1">
              <w:rPr>
                <w:bCs/>
              </w:rPr>
              <w:t>1003,5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1102,1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F22C01">
            <w:pPr>
              <w:jc w:val="center"/>
            </w:pPr>
            <w:r w:rsidRPr="005B45C1">
              <w:rPr>
                <w:bCs/>
              </w:rPr>
              <w:t>1003,5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1102,1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F22C01">
            <w:pPr>
              <w:jc w:val="center"/>
            </w:pPr>
            <w:r>
              <w:rPr>
                <w:bCs/>
              </w:rPr>
              <w:t>1003,5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1102,1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5E4E56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428,1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336,8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368,4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2B3242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428,1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336,8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368,4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Сохранение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>
              <w:rPr>
                <w:bCs/>
              </w:rPr>
              <w:t>406,8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320,0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350,0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>
              <w:rPr>
                <w:bCs/>
              </w:rPr>
              <w:t>406,8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320,0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350,0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>
              <w:rPr>
                <w:bCs/>
              </w:rPr>
              <w:t>406,8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320,0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350,0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 xml:space="preserve">83 0 01 </w:t>
            </w:r>
            <w:r w:rsidRPr="00A82664">
              <w:rPr>
                <w:lang w:val="en-US"/>
              </w:rPr>
              <w:t>S</w:t>
            </w:r>
            <w:r w:rsidRPr="00A82664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2B3242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21,3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18,4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 xml:space="preserve">83 0 01 </w:t>
            </w:r>
            <w:r w:rsidRPr="00A82664">
              <w:rPr>
                <w:lang w:val="en-US"/>
              </w:rPr>
              <w:t>S</w:t>
            </w:r>
            <w:r w:rsidRPr="00A82664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2B3242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21,3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18,4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 xml:space="preserve">83 0 01 </w:t>
            </w:r>
            <w:r w:rsidRPr="00A82664">
              <w:rPr>
                <w:lang w:val="en-US"/>
              </w:rPr>
              <w:t>S</w:t>
            </w:r>
            <w:r w:rsidRPr="00A82664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2B3242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21,3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18,4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1077,8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642,7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350,3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350,3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315,6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2B3242">
            <w:pPr>
              <w:jc w:val="center"/>
            </w:pPr>
            <w:r w:rsidRPr="003307FC">
              <w:rPr>
                <w:bCs/>
              </w:rPr>
              <w:t>315,6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2B3242">
            <w:pPr>
              <w:jc w:val="center"/>
            </w:pPr>
            <w:r w:rsidRPr="003307FC">
              <w:rPr>
                <w:bCs/>
              </w:rPr>
              <w:t>315,6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8536A5" w:rsidRPr="00A82664" w:rsidRDefault="008536A5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34,7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2B3242">
            <w:pPr>
              <w:jc w:val="center"/>
            </w:pPr>
            <w:r>
              <w:rPr>
                <w:bCs/>
              </w:rPr>
              <w:t>34,7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2B3242">
            <w:pPr>
              <w:jc w:val="center"/>
            </w:pPr>
            <w:r>
              <w:rPr>
                <w:bCs/>
              </w:rPr>
              <w:t>34,7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>
              <w:t>727,5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642,7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79 3 00 00000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F22C01">
            <w:pPr>
              <w:jc w:val="center"/>
            </w:pPr>
            <w:r w:rsidRPr="00231678">
              <w:t>727,5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642,7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F22C01">
            <w:pPr>
              <w:jc w:val="center"/>
            </w:pPr>
            <w:r w:rsidRPr="00231678">
              <w:t>727,5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642,7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F22C01">
            <w:pPr>
              <w:jc w:val="center"/>
            </w:pPr>
            <w:r w:rsidRPr="00231678">
              <w:t>727,5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642,7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F22C01">
            <w:pPr>
              <w:jc w:val="center"/>
            </w:pPr>
            <w:r w:rsidRPr="00231678">
              <w:t>727,5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642,7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11047,3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overflowPunct/>
              <w:autoSpaceDE/>
              <w:adjustRightInd/>
              <w:jc w:val="center"/>
            </w:pPr>
            <w:r w:rsidRPr="00A82664">
              <w:t>9596,7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overflowPunct/>
              <w:autoSpaceDE/>
              <w:adjustRightInd/>
              <w:jc w:val="center"/>
            </w:pPr>
            <w:r w:rsidRPr="00A82664">
              <w:t>9654,7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200,9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FA04F0">
            <w:pPr>
              <w:jc w:val="center"/>
            </w:pPr>
            <w:r>
              <w:rPr>
                <w:bCs/>
              </w:rPr>
              <w:t>200,9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FA04F0">
            <w:pPr>
              <w:jc w:val="center"/>
            </w:pPr>
            <w:r>
              <w:rPr>
                <w:bCs/>
              </w:rPr>
              <w:t>200,9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8536A5" w:rsidRPr="00A82664" w:rsidRDefault="008536A5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31,6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2B3242">
            <w:pPr>
              <w:jc w:val="center"/>
            </w:pPr>
            <w:r>
              <w:rPr>
                <w:bCs/>
              </w:rPr>
              <w:t>31,6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2B3242">
            <w:pPr>
              <w:jc w:val="center"/>
            </w:pPr>
            <w:r>
              <w:rPr>
                <w:bCs/>
              </w:rPr>
              <w:t>31,6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50FD5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36A5" w:rsidRPr="00A82664" w:rsidRDefault="008536A5" w:rsidP="002E4B11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327,9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376,2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368,6</w:t>
            </w:r>
          </w:p>
        </w:tc>
      </w:tr>
      <w:tr w:rsidR="008536A5" w:rsidRPr="00A82664" w:rsidTr="00850FD5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36A5" w:rsidRPr="00A82664" w:rsidRDefault="008536A5" w:rsidP="002E4B11">
            <w:r w:rsidRPr="00A8266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327,9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376,2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368,6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143C5C"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146,9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216,3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129,0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196,3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129,0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196,3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rPr>
                <w:bCs/>
              </w:rPr>
              <w:t>20,0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rPr>
                <w:bCs/>
              </w:rPr>
              <w:t>20,0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143C5C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152,3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105,2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rPr>
                <w:bCs/>
              </w:rPr>
              <w:t>139,9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rPr>
                <w:bCs/>
              </w:rPr>
              <w:t>127,7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105,2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rPr>
                <w:bCs/>
              </w:rPr>
              <w:t>139,9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rPr>
                <w:bCs/>
              </w:rPr>
              <w:t>127,7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75,8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24,6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75,8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24,6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1306,7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1472,7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1557FC" w:rsidRDefault="008536A5" w:rsidP="002E4B11">
            <w:pPr>
              <w:jc w:val="center"/>
            </w:pPr>
            <w:r w:rsidRPr="001557FC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1557FC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1557FC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1306,7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1472,7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1300,3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1472,7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1207,0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1472,7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1207,0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1472,7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244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FA04F0" w:rsidRDefault="008536A5" w:rsidP="0016081D">
            <w:r w:rsidRPr="00FA04F0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39,0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FA04F0" w:rsidRDefault="008536A5" w:rsidP="0016081D">
            <w:r w:rsidRPr="00FA04F0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39,0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2B4FB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</w:pPr>
            <w:r>
              <w:t>71 3 00 024</w:t>
            </w:r>
            <w:r w:rsidRPr="00A82664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FA04F0" w:rsidRDefault="008536A5" w:rsidP="002E4B11">
            <w:r w:rsidRPr="00FA04F0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7116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7116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7116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71169">
            <w:pPr>
              <w:jc w:val="center"/>
            </w:pPr>
            <w:r>
              <w:t>71 3 00 024</w:t>
            </w:r>
            <w:r w:rsidRPr="00A82664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FA04F0" w:rsidRDefault="008536A5" w:rsidP="002E4B11">
            <w:r w:rsidRPr="00FA04F0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7116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7116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7116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71169">
            <w:pPr>
              <w:jc w:val="center"/>
            </w:pPr>
            <w:r>
              <w:t>71 3 00 024</w:t>
            </w:r>
            <w:r w:rsidRPr="00A82664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16081D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6195,8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overflowPunct/>
              <w:autoSpaceDE/>
              <w:adjustRightInd/>
              <w:jc w:val="center"/>
            </w:pPr>
            <w:r w:rsidRPr="00A82664">
              <w:t>5175,4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overflowPunct/>
              <w:autoSpaceDE/>
              <w:adjustRightInd/>
              <w:jc w:val="center"/>
            </w:pPr>
            <w:r w:rsidRPr="00A82664">
              <w:t>5179,9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4659,9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3923,3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3926,1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4657,7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3923,3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3926,1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4002,8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3762,5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3762,5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4002,8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3762,5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3762,5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584,4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163,5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584,4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163,5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FA04F0" w:rsidRDefault="008536A5" w:rsidP="00B71169">
            <w:r w:rsidRPr="00FA04F0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7116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7116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7116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71169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70,5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FA04F0" w:rsidRDefault="008536A5" w:rsidP="00B71169">
            <w:r w:rsidRPr="00FA04F0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7116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7116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7116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71169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70,5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both"/>
            </w:pPr>
            <w:r w:rsidRPr="00A8266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72 6 00 02400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both"/>
            </w:pPr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72 6 00 02400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>
              <w:rPr>
                <w:bCs/>
              </w:rPr>
              <w:t>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both"/>
            </w:pPr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72 6 00 02400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>
              <w:rPr>
                <w:bCs/>
              </w:rPr>
              <w:t>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72 9 00 00000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1535,9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1252,1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1253,8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1535,9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1252,1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1253,8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1424,3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1165,1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1165,1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1424,3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1165,1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1165,1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82,3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88,7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82,3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88,7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71169">
            <w:pPr>
              <w:jc w:val="both"/>
            </w:pPr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7116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7116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7116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71169">
            <w:pPr>
              <w:jc w:val="center"/>
            </w:pPr>
            <w:r w:rsidRPr="00A82664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29,3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71169">
            <w:pPr>
              <w:jc w:val="both"/>
            </w:pPr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7116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7116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7116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71169">
            <w:pPr>
              <w:jc w:val="center"/>
            </w:pPr>
            <w:r w:rsidRPr="00A82664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29,3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FE59FE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Обеспечение деятельности подведомственных учреждений (ЦОПКиТО)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>
              <w:t>2984,3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overflowPunct/>
              <w:autoSpaceDE/>
              <w:adjustRightInd/>
              <w:jc w:val="center"/>
            </w:pPr>
            <w:r w:rsidRPr="00A82664">
              <w:t>2625,9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overflowPunct/>
              <w:autoSpaceDE/>
              <w:adjustRightInd/>
              <w:jc w:val="center"/>
            </w:pPr>
            <w:r w:rsidRPr="00A82664">
              <w:t>2633,3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9A207B" w:rsidRDefault="008536A5" w:rsidP="002E4B11">
            <w:pPr>
              <w:jc w:val="center"/>
            </w:pPr>
            <w:r>
              <w:t>2978,5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2625,9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2633,3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9A207B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2096,9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2358,6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2358,6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9A207B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2096,9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2358,6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2358,6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9A207B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849,2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267,3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274,7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9A207B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849,2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267,3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274,7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9A207B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32,4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9A207B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32,4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815D69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815D69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815D69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rPr>
                <w:bCs/>
              </w:rPr>
            </w:pPr>
            <w:r w:rsidRPr="00A82664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3945,0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overflowPunct/>
              <w:autoSpaceDE/>
              <w:adjustRightInd/>
              <w:jc w:val="center"/>
            </w:pPr>
            <w:r w:rsidRPr="00A82664">
              <w:t>3573,5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overflowPunct/>
              <w:autoSpaceDE/>
              <w:adjustRightInd/>
              <w:jc w:val="center"/>
            </w:pPr>
            <w:r w:rsidRPr="00A82664">
              <w:t>3273,3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Меры социальной поддержки отдельным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</w:tr>
      <w:tr w:rsidR="008536A5" w:rsidRPr="00A82664" w:rsidTr="00325854">
        <w:trPr>
          <w:gridBefore w:val="1"/>
          <w:trHeight w:val="46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3795,0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3123,3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14,5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23 1 00 00000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23 1 01 00000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815D69">
            <w:pPr>
              <w:jc w:val="center"/>
            </w:pPr>
            <w:r w:rsidRPr="00533CCD">
              <w:rPr>
                <w:bCs/>
              </w:rPr>
              <w:t>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815D69">
            <w:pPr>
              <w:jc w:val="center"/>
            </w:pPr>
            <w:r w:rsidRPr="00533CCD">
              <w:rPr>
                <w:bCs/>
              </w:rPr>
              <w:t>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815D69">
            <w:pPr>
              <w:jc w:val="center"/>
            </w:pPr>
            <w:r w:rsidRPr="00533CCD">
              <w:rPr>
                <w:bCs/>
              </w:rPr>
              <w:t>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815D69">
            <w:pPr>
              <w:jc w:val="center"/>
            </w:pPr>
            <w:r w:rsidRPr="00533CCD">
              <w:rPr>
                <w:bCs/>
              </w:rPr>
              <w:t>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23 2 00 00000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23 2 01 00000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230306">
            <w:pPr>
              <w:jc w:val="center"/>
            </w:pPr>
            <w:r w:rsidRPr="00A456C4">
              <w:rPr>
                <w:bCs/>
              </w:rPr>
              <w:t>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230306">
            <w:pPr>
              <w:jc w:val="center"/>
            </w:pPr>
            <w:r w:rsidRPr="00A456C4">
              <w:rPr>
                <w:bCs/>
              </w:rPr>
              <w:t>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230306">
            <w:pPr>
              <w:jc w:val="center"/>
            </w:pPr>
            <w:r w:rsidRPr="00A456C4">
              <w:rPr>
                <w:bCs/>
              </w:rPr>
              <w:t>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230306">
            <w:pPr>
              <w:jc w:val="center"/>
            </w:pPr>
            <w:r w:rsidRPr="00A456C4">
              <w:rPr>
                <w:bCs/>
              </w:rPr>
              <w:t>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23 3 00 00000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0,</w:t>
            </w:r>
            <w:r>
              <w:rPr>
                <w:bCs/>
              </w:rPr>
              <w:t>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23 3 01 00000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815D69">
            <w:pPr>
              <w:jc w:val="center"/>
            </w:pPr>
            <w:r w:rsidRPr="00BA4E66">
              <w:rPr>
                <w:bCs/>
              </w:rPr>
              <w:t>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815D69">
            <w:pPr>
              <w:jc w:val="center"/>
            </w:pPr>
            <w:r w:rsidRPr="00BA4E66">
              <w:rPr>
                <w:bCs/>
              </w:rPr>
              <w:t>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815D69">
            <w:pPr>
              <w:jc w:val="center"/>
            </w:pPr>
            <w:r w:rsidRPr="00BA4E66">
              <w:rPr>
                <w:bCs/>
              </w:rPr>
              <w:t>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815D69">
            <w:pPr>
              <w:jc w:val="center"/>
            </w:pPr>
            <w:r w:rsidRPr="00BA4E66">
              <w:rPr>
                <w:bCs/>
              </w:rPr>
              <w:t>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6D0623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36A5" w:rsidRPr="00A82664" w:rsidRDefault="008536A5" w:rsidP="002E4B11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3779,3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3123,3</w:t>
            </w:r>
          </w:p>
        </w:tc>
      </w:tr>
      <w:tr w:rsidR="008536A5" w:rsidRPr="00A82664" w:rsidTr="006D0623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36A5" w:rsidRPr="00A82664" w:rsidRDefault="008536A5" w:rsidP="002E4B11">
            <w:r w:rsidRPr="00A8266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3779,3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3123,3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rPr>
                <w:spacing w:val="-6"/>
              </w:rPr>
            </w:pPr>
            <w:r w:rsidRPr="00A82664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3779,3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3123,3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3779,3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3123,3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3779,3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3123,3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230306">
            <w:pPr>
              <w:jc w:val="center"/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230306">
            <w:pPr>
              <w:jc w:val="center"/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230306">
            <w:pPr>
              <w:jc w:val="center"/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230306">
            <w:pPr>
              <w:jc w:val="center"/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Обеспечение деятельности подведомственных учреждений (ЦОПКиТО)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230306">
            <w:pPr>
              <w:jc w:val="center"/>
            </w:pPr>
            <w:r w:rsidRPr="00E706FD"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230306">
            <w:pPr>
              <w:jc w:val="center"/>
            </w:pPr>
            <w:r w:rsidRPr="00E706FD"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230306">
            <w:pPr>
              <w:jc w:val="center"/>
            </w:pPr>
            <w:r w:rsidRPr="00E706FD"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rPr>
                <w:b/>
                <w:bCs/>
              </w:rPr>
            </w:pPr>
            <w:r w:rsidRPr="00A82664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/>
                <w:bCs/>
              </w:rPr>
            </w:pPr>
            <w:r w:rsidRPr="00A82664">
              <w:rPr>
                <w:b/>
                <w:bCs/>
              </w:rP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/>
                <w:bCs/>
              </w:rPr>
            </w:pPr>
            <w:r w:rsidRPr="00A82664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8918FA" w:rsidRDefault="008536A5" w:rsidP="002E4B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7926,4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/>
              </w:rPr>
            </w:pPr>
            <w:r w:rsidRPr="00A82664">
              <w:rPr>
                <w:b/>
              </w:rPr>
              <w:t>5270,0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/>
              </w:rPr>
            </w:pPr>
            <w:r w:rsidRPr="00A82664">
              <w:rPr>
                <w:b/>
              </w:rPr>
              <w:t>5430,0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8918FA" w:rsidRDefault="008536A5" w:rsidP="002E4B11">
            <w:pPr>
              <w:jc w:val="center"/>
            </w:pPr>
            <w:r>
              <w:t>7312,2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4733,0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8918FA" w:rsidRDefault="008536A5" w:rsidP="002E4B11">
            <w:pPr>
              <w:jc w:val="center"/>
            </w:pPr>
            <w:r>
              <w:t>7312,2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rPr>
                <w:bCs/>
              </w:rPr>
              <w:t>4733,0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>
              <w:t>513,4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>
              <w:t>513,4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>
              <w:t>462,1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>
              <w:t>462,1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>
              <w:t>462,1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8536A5" w:rsidRPr="00A82664" w:rsidRDefault="008536A5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>
              <w:t>51,3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>
              <w:t>51,3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>
              <w:t>51,3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rPr>
                <w:bCs/>
              </w:rPr>
            </w:pPr>
            <w:r w:rsidRPr="00A82664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8918FA" w:rsidRDefault="008536A5" w:rsidP="002E4B11">
            <w:pPr>
              <w:jc w:val="center"/>
            </w:pPr>
            <w:r>
              <w:t>6798,8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rPr>
                <w:bCs/>
              </w:rPr>
              <w:t>4733,0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rPr>
                <w:bCs/>
              </w:rPr>
            </w:pPr>
            <w:r w:rsidRPr="00A8266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230306">
            <w:pPr>
              <w:jc w:val="center"/>
            </w:pPr>
            <w:r w:rsidRPr="005C5AF6">
              <w:t>6798,8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rPr>
                <w:bCs/>
              </w:rPr>
              <w:t>4733,0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rPr>
                <w:bCs/>
              </w:rPr>
            </w:pPr>
            <w:r w:rsidRPr="00A82664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81 1 01 00000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230306">
            <w:pPr>
              <w:jc w:val="center"/>
            </w:pPr>
            <w:r w:rsidRPr="005C5AF6">
              <w:t>6798,8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rPr>
                <w:bCs/>
              </w:rPr>
              <w:t>4733,0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8918FA">
            <w:pPr>
              <w:jc w:val="center"/>
            </w:pPr>
            <w:r>
              <w:t>6698,8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rPr>
                <w:bCs/>
              </w:rPr>
              <w:t>4733,0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230306">
            <w:pPr>
              <w:jc w:val="center"/>
            </w:pPr>
            <w:r w:rsidRPr="00C21EC5">
              <w:t>6698,8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rPr>
                <w:bCs/>
              </w:rPr>
              <w:t>4733,0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230306">
            <w:pPr>
              <w:jc w:val="center"/>
            </w:pPr>
            <w:r w:rsidRPr="00C21EC5">
              <w:t>6698,8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rPr>
                <w:bCs/>
              </w:rPr>
              <w:t>4733,0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9738E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9738E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9738E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81 1 01 79200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AA184F">
            <w:pPr>
              <w:jc w:val="center"/>
            </w:pPr>
            <w:r>
              <w:t>10</w:t>
            </w:r>
            <w:r w:rsidRPr="00A82664">
              <w:t>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3615F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9738E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9738E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9738E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5468E">
            <w:pPr>
              <w:jc w:val="center"/>
            </w:pPr>
            <w:r w:rsidRPr="00A82664">
              <w:t>81 1 01 79200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AA184F">
            <w:pPr>
              <w:jc w:val="center"/>
            </w:pPr>
            <w:r>
              <w:t>10</w:t>
            </w:r>
            <w:r w:rsidRPr="00A82664">
              <w:t>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03615F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9738E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9738E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9738E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5468E">
            <w:pPr>
              <w:jc w:val="center"/>
            </w:pPr>
            <w:r w:rsidRPr="00A82664">
              <w:t>81 1 01 79200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AA184F">
            <w:pPr>
              <w:jc w:val="center"/>
            </w:pPr>
            <w:r>
              <w:t>10</w:t>
            </w:r>
            <w:r w:rsidRPr="00A82664">
              <w:t>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5E4E56">
            <w:pPr>
              <w:jc w:val="center"/>
            </w:pPr>
            <w:r w:rsidRPr="00A82664"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230306">
            <w:pPr>
              <w:jc w:val="center"/>
            </w:pPr>
            <w:r w:rsidRPr="002027B0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rPr>
                <w:bCs/>
              </w:rPr>
            </w:pPr>
            <w:r w:rsidRPr="00A82664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230306">
            <w:pPr>
              <w:jc w:val="center"/>
            </w:pPr>
            <w:r w:rsidRPr="002027B0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rPr>
                <w:bCs/>
              </w:rPr>
            </w:pPr>
            <w:r w:rsidRPr="00A8266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230306">
            <w:pPr>
              <w:jc w:val="center"/>
            </w:pPr>
            <w:r w:rsidRPr="002027B0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rPr>
                <w:bCs/>
              </w:rPr>
            </w:pPr>
            <w:r w:rsidRPr="00A82664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81 1 01 00000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230306">
            <w:pPr>
              <w:jc w:val="center"/>
            </w:pPr>
            <w:r w:rsidRPr="002027B0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230306">
            <w:pPr>
              <w:jc w:val="center"/>
            </w:pPr>
            <w:r w:rsidRPr="002027B0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230306">
            <w:pPr>
              <w:jc w:val="center"/>
            </w:pPr>
            <w:r w:rsidRPr="002027B0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230306">
            <w:pPr>
              <w:jc w:val="center"/>
            </w:pPr>
            <w:r w:rsidRPr="002027B0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rPr>
                <w:bCs/>
              </w:rPr>
            </w:pPr>
            <w:r w:rsidRPr="00A82664">
              <w:rPr>
                <w:bCs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613,1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697,0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rPr>
                <w:bCs/>
              </w:rPr>
            </w:pPr>
            <w:r w:rsidRPr="00A82664">
              <w:rPr>
                <w:bCs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40,8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55,0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rPr>
                <w:bCs/>
              </w:rPr>
            </w:pPr>
            <w:r w:rsidRPr="00A82664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230306">
            <w:pPr>
              <w:jc w:val="center"/>
            </w:pPr>
            <w:r w:rsidRPr="00330233">
              <w:rPr>
                <w:bCs/>
              </w:rPr>
              <w:t>40,8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55,0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rPr>
                <w:bCs/>
              </w:rPr>
            </w:pPr>
            <w:r w:rsidRPr="00A8266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230306">
            <w:pPr>
              <w:jc w:val="center"/>
            </w:pPr>
            <w:r w:rsidRPr="00330233">
              <w:rPr>
                <w:bCs/>
              </w:rPr>
              <w:t>40,8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55,0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rPr>
                <w:bCs/>
              </w:rPr>
            </w:pPr>
            <w:r w:rsidRPr="00A8266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230306">
            <w:pPr>
              <w:jc w:val="center"/>
            </w:pPr>
            <w:r w:rsidRPr="00330233">
              <w:rPr>
                <w:bCs/>
              </w:rPr>
              <w:t>40,8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55,0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 xml:space="preserve">81 1 02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230306">
            <w:pPr>
              <w:jc w:val="center"/>
            </w:pPr>
            <w:r w:rsidRPr="00330233">
              <w:rPr>
                <w:bCs/>
              </w:rPr>
              <w:t>40,8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55,0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 xml:space="preserve">81 1 02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230306">
            <w:pPr>
              <w:jc w:val="center"/>
            </w:pPr>
            <w:r w:rsidRPr="00330233">
              <w:rPr>
                <w:bCs/>
              </w:rPr>
              <w:t>40,8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55,0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 xml:space="preserve">81 1 02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230306">
            <w:pPr>
              <w:jc w:val="center"/>
            </w:pPr>
            <w:r w:rsidRPr="00330233">
              <w:rPr>
                <w:bCs/>
              </w:rPr>
              <w:t>40,8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55,0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rPr>
                <w:bCs/>
              </w:rPr>
            </w:pPr>
            <w:r w:rsidRPr="00A82664">
              <w:rPr>
                <w:bCs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43,4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80,0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rPr>
                <w:bCs/>
              </w:rPr>
            </w:pPr>
            <w:r w:rsidRPr="00A82664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230306">
            <w:pPr>
              <w:jc w:val="center"/>
            </w:pPr>
            <w:r w:rsidRPr="00F9203F">
              <w:rPr>
                <w:bCs/>
              </w:rPr>
              <w:t>43,4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80,0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rPr>
                <w:bCs/>
              </w:rPr>
            </w:pPr>
            <w:r w:rsidRPr="00A8266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230306">
            <w:pPr>
              <w:jc w:val="center"/>
            </w:pPr>
            <w:r w:rsidRPr="00F9203F">
              <w:rPr>
                <w:bCs/>
              </w:rPr>
              <w:t>43,4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80,0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rPr>
                <w:bCs/>
              </w:rPr>
            </w:pPr>
            <w:r w:rsidRPr="00A8266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230306">
            <w:pPr>
              <w:jc w:val="center"/>
            </w:pPr>
            <w:r w:rsidRPr="00F9203F">
              <w:rPr>
                <w:bCs/>
              </w:rPr>
              <w:t>43,4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80,0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 xml:space="preserve">81 1 02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230306">
            <w:pPr>
              <w:jc w:val="center"/>
            </w:pPr>
            <w:r w:rsidRPr="00F9203F">
              <w:rPr>
                <w:bCs/>
              </w:rPr>
              <w:t>43,4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80,0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 xml:space="preserve">81 1 02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230306">
            <w:pPr>
              <w:jc w:val="center"/>
            </w:pPr>
            <w:r w:rsidRPr="00F9203F">
              <w:rPr>
                <w:bCs/>
              </w:rPr>
              <w:t>43,4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80,0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 xml:space="preserve">81 1 02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230306">
            <w:pPr>
              <w:jc w:val="center"/>
            </w:pPr>
            <w:r w:rsidRPr="00F9203F">
              <w:rPr>
                <w:bCs/>
              </w:rPr>
              <w:t>43,4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80,0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both"/>
            </w:pPr>
            <w:r w:rsidRPr="00A82664"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528,9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562,0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230306">
            <w:pPr>
              <w:jc w:val="center"/>
            </w:pPr>
            <w:r w:rsidRPr="00FE0D64">
              <w:rPr>
                <w:bCs/>
              </w:rPr>
              <w:t>528,9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rPr>
                <w:bCs/>
              </w:rPr>
              <w:t>562,0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Default="008536A5" w:rsidP="00230306">
            <w:pPr>
              <w:jc w:val="center"/>
            </w:pPr>
            <w:r w:rsidRPr="00FE0D64">
              <w:rPr>
                <w:bCs/>
              </w:rPr>
              <w:t>528,9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rPr>
                <w:bCs/>
              </w:rPr>
              <w:t>562,0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522,8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rPr>
                <w:bCs/>
              </w:rPr>
              <w:t>562,0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461,3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461,3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550,0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58,9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3,7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58,9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3,7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93404C" w:rsidRDefault="008536A5" w:rsidP="002E4B11">
            <w:r w:rsidRPr="0093404C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71169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71169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71169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71169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93404C" w:rsidRDefault="008536A5" w:rsidP="002E4B11">
            <w:r w:rsidRPr="0093404C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71169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71169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71169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B71169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</w:tr>
      <w:tr w:rsidR="008536A5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>
              <w:rPr>
                <w:bCs/>
              </w:rPr>
              <w:t>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</w:tr>
      <w:tr w:rsidR="008536A5" w:rsidRPr="00CB4D1A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rPr>
                <w:b/>
              </w:rPr>
            </w:pPr>
            <w:r w:rsidRPr="00A82664">
              <w:rPr>
                <w:b/>
              </w:rPr>
              <w:t>ИТОГО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479454,9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A82664" w:rsidRDefault="008536A5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 w:rsidRPr="00A82664">
              <w:rPr>
                <w:b/>
              </w:rPr>
              <w:t>369046,2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36A5" w:rsidRPr="00CB4D1A" w:rsidRDefault="008536A5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 w:rsidRPr="00A82664">
              <w:rPr>
                <w:b/>
              </w:rPr>
              <w:t>388256,0</w:t>
            </w:r>
          </w:p>
        </w:tc>
      </w:tr>
    </w:tbl>
    <w:p w:rsidR="008536A5" w:rsidRDefault="008536A5" w:rsidP="00D54BC9"/>
    <w:sectPr w:rsidR="008536A5" w:rsidSect="00091CA4">
      <w:pgSz w:w="16840" w:h="11907" w:orient="landscape" w:code="9"/>
      <w:pgMar w:top="1134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90"/>
    <w:rsid w:val="00004DC2"/>
    <w:rsid w:val="00006B64"/>
    <w:rsid w:val="00011329"/>
    <w:rsid w:val="000120DC"/>
    <w:rsid w:val="00016EDA"/>
    <w:rsid w:val="00017214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694"/>
    <w:rsid w:val="00050412"/>
    <w:rsid w:val="000529A7"/>
    <w:rsid w:val="00052CE1"/>
    <w:rsid w:val="0005414E"/>
    <w:rsid w:val="00061A12"/>
    <w:rsid w:val="0006512D"/>
    <w:rsid w:val="0007088B"/>
    <w:rsid w:val="00073808"/>
    <w:rsid w:val="00074ECB"/>
    <w:rsid w:val="00075A1A"/>
    <w:rsid w:val="00076948"/>
    <w:rsid w:val="00077B6F"/>
    <w:rsid w:val="00083B4F"/>
    <w:rsid w:val="000874AF"/>
    <w:rsid w:val="00090D2A"/>
    <w:rsid w:val="00091CA4"/>
    <w:rsid w:val="0009313E"/>
    <w:rsid w:val="00093FC9"/>
    <w:rsid w:val="000A503C"/>
    <w:rsid w:val="000A528F"/>
    <w:rsid w:val="000A7D67"/>
    <w:rsid w:val="000B1128"/>
    <w:rsid w:val="000B528B"/>
    <w:rsid w:val="000B548C"/>
    <w:rsid w:val="000C2116"/>
    <w:rsid w:val="000C5428"/>
    <w:rsid w:val="000C7761"/>
    <w:rsid w:val="000D00A4"/>
    <w:rsid w:val="000D0DDC"/>
    <w:rsid w:val="000D316F"/>
    <w:rsid w:val="000D61AF"/>
    <w:rsid w:val="000D6A03"/>
    <w:rsid w:val="000D7F30"/>
    <w:rsid w:val="000E3A36"/>
    <w:rsid w:val="000E4CD9"/>
    <w:rsid w:val="000E5518"/>
    <w:rsid w:val="000E57BF"/>
    <w:rsid w:val="000E5CB9"/>
    <w:rsid w:val="000E5DB6"/>
    <w:rsid w:val="000F19A0"/>
    <w:rsid w:val="000F4D13"/>
    <w:rsid w:val="001000F4"/>
    <w:rsid w:val="001003F6"/>
    <w:rsid w:val="001065D9"/>
    <w:rsid w:val="001072C1"/>
    <w:rsid w:val="00112164"/>
    <w:rsid w:val="0011274B"/>
    <w:rsid w:val="00112C5B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31C13"/>
    <w:rsid w:val="00134B82"/>
    <w:rsid w:val="00137183"/>
    <w:rsid w:val="001373E9"/>
    <w:rsid w:val="00140CAD"/>
    <w:rsid w:val="001417EE"/>
    <w:rsid w:val="00143C5C"/>
    <w:rsid w:val="00145DE4"/>
    <w:rsid w:val="00147007"/>
    <w:rsid w:val="00152495"/>
    <w:rsid w:val="001557FC"/>
    <w:rsid w:val="001571F6"/>
    <w:rsid w:val="0016081D"/>
    <w:rsid w:val="00160830"/>
    <w:rsid w:val="001638EE"/>
    <w:rsid w:val="00164628"/>
    <w:rsid w:val="00164B0B"/>
    <w:rsid w:val="00165164"/>
    <w:rsid w:val="001652F4"/>
    <w:rsid w:val="00171623"/>
    <w:rsid w:val="00173842"/>
    <w:rsid w:val="00173E8D"/>
    <w:rsid w:val="0017476B"/>
    <w:rsid w:val="001778A0"/>
    <w:rsid w:val="00181DE4"/>
    <w:rsid w:val="00185500"/>
    <w:rsid w:val="0018625C"/>
    <w:rsid w:val="0018679A"/>
    <w:rsid w:val="001927EC"/>
    <w:rsid w:val="001972E8"/>
    <w:rsid w:val="001A00D5"/>
    <w:rsid w:val="001A1B0B"/>
    <w:rsid w:val="001A217E"/>
    <w:rsid w:val="001A267D"/>
    <w:rsid w:val="001A2B21"/>
    <w:rsid w:val="001A3289"/>
    <w:rsid w:val="001A7BB4"/>
    <w:rsid w:val="001B6769"/>
    <w:rsid w:val="001B6B1D"/>
    <w:rsid w:val="001C1214"/>
    <w:rsid w:val="001C24A8"/>
    <w:rsid w:val="001C28DE"/>
    <w:rsid w:val="001C28DF"/>
    <w:rsid w:val="001D00AE"/>
    <w:rsid w:val="001D06C4"/>
    <w:rsid w:val="001D0ADC"/>
    <w:rsid w:val="001D33C6"/>
    <w:rsid w:val="001D7EFB"/>
    <w:rsid w:val="001E0565"/>
    <w:rsid w:val="001E0E0B"/>
    <w:rsid w:val="001E3FC5"/>
    <w:rsid w:val="001F2B49"/>
    <w:rsid w:val="001F55AF"/>
    <w:rsid w:val="00201287"/>
    <w:rsid w:val="002027B0"/>
    <w:rsid w:val="00205AAB"/>
    <w:rsid w:val="0020655A"/>
    <w:rsid w:val="00213310"/>
    <w:rsid w:val="002156C2"/>
    <w:rsid w:val="002159AC"/>
    <w:rsid w:val="00215D18"/>
    <w:rsid w:val="0022126F"/>
    <w:rsid w:val="00221393"/>
    <w:rsid w:val="00224A29"/>
    <w:rsid w:val="002301EB"/>
    <w:rsid w:val="00230306"/>
    <w:rsid w:val="00231678"/>
    <w:rsid w:val="00244916"/>
    <w:rsid w:val="00246D6E"/>
    <w:rsid w:val="00250006"/>
    <w:rsid w:val="00263CA6"/>
    <w:rsid w:val="00263DAD"/>
    <w:rsid w:val="00263FDC"/>
    <w:rsid w:val="00264065"/>
    <w:rsid w:val="00264A61"/>
    <w:rsid w:val="00265BE5"/>
    <w:rsid w:val="00266C59"/>
    <w:rsid w:val="002712C2"/>
    <w:rsid w:val="00280C3B"/>
    <w:rsid w:val="00283661"/>
    <w:rsid w:val="002844A4"/>
    <w:rsid w:val="002923DD"/>
    <w:rsid w:val="00292C4B"/>
    <w:rsid w:val="002934E0"/>
    <w:rsid w:val="00293E06"/>
    <w:rsid w:val="002967A7"/>
    <w:rsid w:val="00297359"/>
    <w:rsid w:val="0029738E"/>
    <w:rsid w:val="002A2117"/>
    <w:rsid w:val="002A5357"/>
    <w:rsid w:val="002A54EF"/>
    <w:rsid w:val="002A6792"/>
    <w:rsid w:val="002A785D"/>
    <w:rsid w:val="002B1207"/>
    <w:rsid w:val="002B14E2"/>
    <w:rsid w:val="002B3242"/>
    <w:rsid w:val="002B3FE3"/>
    <w:rsid w:val="002B42F7"/>
    <w:rsid w:val="002B4FB6"/>
    <w:rsid w:val="002B6BAE"/>
    <w:rsid w:val="002C2F90"/>
    <w:rsid w:val="002C5324"/>
    <w:rsid w:val="002C5338"/>
    <w:rsid w:val="002C643A"/>
    <w:rsid w:val="002C7C34"/>
    <w:rsid w:val="002C7E2E"/>
    <w:rsid w:val="002D0A7F"/>
    <w:rsid w:val="002D1244"/>
    <w:rsid w:val="002D20BC"/>
    <w:rsid w:val="002D5E78"/>
    <w:rsid w:val="002E0925"/>
    <w:rsid w:val="002E0FA0"/>
    <w:rsid w:val="002E12C3"/>
    <w:rsid w:val="002E132B"/>
    <w:rsid w:val="002E14EE"/>
    <w:rsid w:val="002E2382"/>
    <w:rsid w:val="002E332F"/>
    <w:rsid w:val="002E4B11"/>
    <w:rsid w:val="002E5FB3"/>
    <w:rsid w:val="002F024F"/>
    <w:rsid w:val="002F0C2D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45E"/>
    <w:rsid w:val="00304377"/>
    <w:rsid w:val="0031013E"/>
    <w:rsid w:val="00310DA6"/>
    <w:rsid w:val="0032040D"/>
    <w:rsid w:val="0032134D"/>
    <w:rsid w:val="00321D05"/>
    <w:rsid w:val="00322306"/>
    <w:rsid w:val="00325854"/>
    <w:rsid w:val="00326327"/>
    <w:rsid w:val="003269E4"/>
    <w:rsid w:val="00330233"/>
    <w:rsid w:val="003307FC"/>
    <w:rsid w:val="00331E66"/>
    <w:rsid w:val="0033366B"/>
    <w:rsid w:val="003354CE"/>
    <w:rsid w:val="00336910"/>
    <w:rsid w:val="003417F2"/>
    <w:rsid w:val="0034236F"/>
    <w:rsid w:val="00342F9A"/>
    <w:rsid w:val="003442CB"/>
    <w:rsid w:val="003448DB"/>
    <w:rsid w:val="00344D8A"/>
    <w:rsid w:val="00345A0D"/>
    <w:rsid w:val="00346592"/>
    <w:rsid w:val="00351A77"/>
    <w:rsid w:val="0035394C"/>
    <w:rsid w:val="00357847"/>
    <w:rsid w:val="00360469"/>
    <w:rsid w:val="00361049"/>
    <w:rsid w:val="003617AD"/>
    <w:rsid w:val="00366925"/>
    <w:rsid w:val="0036798B"/>
    <w:rsid w:val="003737BD"/>
    <w:rsid w:val="00376903"/>
    <w:rsid w:val="00376E4A"/>
    <w:rsid w:val="0038542E"/>
    <w:rsid w:val="00386443"/>
    <w:rsid w:val="00393003"/>
    <w:rsid w:val="003932AF"/>
    <w:rsid w:val="00393BC7"/>
    <w:rsid w:val="00396C39"/>
    <w:rsid w:val="00397027"/>
    <w:rsid w:val="003A1BF0"/>
    <w:rsid w:val="003A3577"/>
    <w:rsid w:val="003A3DAD"/>
    <w:rsid w:val="003A5B7B"/>
    <w:rsid w:val="003A6101"/>
    <w:rsid w:val="003B6FC6"/>
    <w:rsid w:val="003B7BBD"/>
    <w:rsid w:val="003C0DA8"/>
    <w:rsid w:val="003C1F8A"/>
    <w:rsid w:val="003C255D"/>
    <w:rsid w:val="003C2DF9"/>
    <w:rsid w:val="003C32E0"/>
    <w:rsid w:val="003C3A44"/>
    <w:rsid w:val="003C3F65"/>
    <w:rsid w:val="003C4B85"/>
    <w:rsid w:val="003C53F3"/>
    <w:rsid w:val="003C5576"/>
    <w:rsid w:val="003C5AF3"/>
    <w:rsid w:val="003C61F9"/>
    <w:rsid w:val="003C7738"/>
    <w:rsid w:val="003D0F0F"/>
    <w:rsid w:val="003D319D"/>
    <w:rsid w:val="003D4098"/>
    <w:rsid w:val="003D7204"/>
    <w:rsid w:val="003D7A52"/>
    <w:rsid w:val="003E0F61"/>
    <w:rsid w:val="003E5E06"/>
    <w:rsid w:val="003F2206"/>
    <w:rsid w:val="003F481B"/>
    <w:rsid w:val="004022C0"/>
    <w:rsid w:val="0040387C"/>
    <w:rsid w:val="004070B6"/>
    <w:rsid w:val="0041223F"/>
    <w:rsid w:val="00413B5B"/>
    <w:rsid w:val="00414D6D"/>
    <w:rsid w:val="004177B5"/>
    <w:rsid w:val="004223B8"/>
    <w:rsid w:val="00427373"/>
    <w:rsid w:val="0043216E"/>
    <w:rsid w:val="00432815"/>
    <w:rsid w:val="00433EEB"/>
    <w:rsid w:val="0043730B"/>
    <w:rsid w:val="004436FB"/>
    <w:rsid w:val="00443B40"/>
    <w:rsid w:val="00446778"/>
    <w:rsid w:val="00446CBC"/>
    <w:rsid w:val="00447220"/>
    <w:rsid w:val="00452609"/>
    <w:rsid w:val="004549E8"/>
    <w:rsid w:val="00461DDA"/>
    <w:rsid w:val="0046332C"/>
    <w:rsid w:val="00463425"/>
    <w:rsid w:val="00463839"/>
    <w:rsid w:val="0046448A"/>
    <w:rsid w:val="00470A1E"/>
    <w:rsid w:val="00475BCE"/>
    <w:rsid w:val="00475D67"/>
    <w:rsid w:val="00483795"/>
    <w:rsid w:val="00492434"/>
    <w:rsid w:val="004931D8"/>
    <w:rsid w:val="00494430"/>
    <w:rsid w:val="0049759F"/>
    <w:rsid w:val="00497BA4"/>
    <w:rsid w:val="004A27E3"/>
    <w:rsid w:val="004A3D24"/>
    <w:rsid w:val="004A4523"/>
    <w:rsid w:val="004A561A"/>
    <w:rsid w:val="004A5ADD"/>
    <w:rsid w:val="004A6399"/>
    <w:rsid w:val="004A6544"/>
    <w:rsid w:val="004B1041"/>
    <w:rsid w:val="004B1BC1"/>
    <w:rsid w:val="004B7E93"/>
    <w:rsid w:val="004C0384"/>
    <w:rsid w:val="004C17EB"/>
    <w:rsid w:val="004C36EB"/>
    <w:rsid w:val="004C7695"/>
    <w:rsid w:val="004C7DCB"/>
    <w:rsid w:val="004D04F2"/>
    <w:rsid w:val="004D17E5"/>
    <w:rsid w:val="004D2EC7"/>
    <w:rsid w:val="004E1357"/>
    <w:rsid w:val="004E59AC"/>
    <w:rsid w:val="004E7C7E"/>
    <w:rsid w:val="004E7DA2"/>
    <w:rsid w:val="004F042E"/>
    <w:rsid w:val="00502FAB"/>
    <w:rsid w:val="00504F73"/>
    <w:rsid w:val="00506CC3"/>
    <w:rsid w:val="00506FD1"/>
    <w:rsid w:val="00510215"/>
    <w:rsid w:val="00511199"/>
    <w:rsid w:val="005129DB"/>
    <w:rsid w:val="00512EEA"/>
    <w:rsid w:val="00515A27"/>
    <w:rsid w:val="00523CBA"/>
    <w:rsid w:val="00525A37"/>
    <w:rsid w:val="005276C6"/>
    <w:rsid w:val="0053236D"/>
    <w:rsid w:val="00533CCD"/>
    <w:rsid w:val="005342EC"/>
    <w:rsid w:val="00534450"/>
    <w:rsid w:val="0053451E"/>
    <w:rsid w:val="005375FF"/>
    <w:rsid w:val="00544616"/>
    <w:rsid w:val="005477FE"/>
    <w:rsid w:val="00550E1A"/>
    <w:rsid w:val="005517AA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781D"/>
    <w:rsid w:val="0057013A"/>
    <w:rsid w:val="00571633"/>
    <w:rsid w:val="005736C0"/>
    <w:rsid w:val="00575631"/>
    <w:rsid w:val="00576E66"/>
    <w:rsid w:val="005774D2"/>
    <w:rsid w:val="005809B8"/>
    <w:rsid w:val="005842CC"/>
    <w:rsid w:val="0059397D"/>
    <w:rsid w:val="005953A8"/>
    <w:rsid w:val="0059799D"/>
    <w:rsid w:val="005A10F6"/>
    <w:rsid w:val="005A6116"/>
    <w:rsid w:val="005B04A9"/>
    <w:rsid w:val="005B126E"/>
    <w:rsid w:val="005B1515"/>
    <w:rsid w:val="005B361A"/>
    <w:rsid w:val="005B45C1"/>
    <w:rsid w:val="005B6654"/>
    <w:rsid w:val="005C2A71"/>
    <w:rsid w:val="005C33CE"/>
    <w:rsid w:val="005C5AF6"/>
    <w:rsid w:val="005C5F6C"/>
    <w:rsid w:val="005D15C7"/>
    <w:rsid w:val="005D55EA"/>
    <w:rsid w:val="005D572C"/>
    <w:rsid w:val="005E0E7C"/>
    <w:rsid w:val="005E1B31"/>
    <w:rsid w:val="005E4451"/>
    <w:rsid w:val="005E4B07"/>
    <w:rsid w:val="005E4E56"/>
    <w:rsid w:val="005E7BBD"/>
    <w:rsid w:val="005F0CC3"/>
    <w:rsid w:val="005F4893"/>
    <w:rsid w:val="00600594"/>
    <w:rsid w:val="00601DD4"/>
    <w:rsid w:val="00602B14"/>
    <w:rsid w:val="00610E64"/>
    <w:rsid w:val="00611340"/>
    <w:rsid w:val="006133F7"/>
    <w:rsid w:val="00616B56"/>
    <w:rsid w:val="0062430F"/>
    <w:rsid w:val="00624A7F"/>
    <w:rsid w:val="00626E7B"/>
    <w:rsid w:val="00632AAE"/>
    <w:rsid w:val="0064298F"/>
    <w:rsid w:val="00643A59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330B"/>
    <w:rsid w:val="0066542E"/>
    <w:rsid w:val="0066697E"/>
    <w:rsid w:val="00667158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7EA"/>
    <w:rsid w:val="00685BF7"/>
    <w:rsid w:val="00686BD9"/>
    <w:rsid w:val="00690EA9"/>
    <w:rsid w:val="006915D1"/>
    <w:rsid w:val="00694916"/>
    <w:rsid w:val="00694E23"/>
    <w:rsid w:val="00697EBB"/>
    <w:rsid w:val="006A0140"/>
    <w:rsid w:val="006A0FF8"/>
    <w:rsid w:val="006A1CCB"/>
    <w:rsid w:val="006A313F"/>
    <w:rsid w:val="006A4755"/>
    <w:rsid w:val="006A64C1"/>
    <w:rsid w:val="006A6EB4"/>
    <w:rsid w:val="006B2399"/>
    <w:rsid w:val="006B62E6"/>
    <w:rsid w:val="006C011A"/>
    <w:rsid w:val="006C1648"/>
    <w:rsid w:val="006C1EE2"/>
    <w:rsid w:val="006C34B3"/>
    <w:rsid w:val="006C67EC"/>
    <w:rsid w:val="006C7C61"/>
    <w:rsid w:val="006D0623"/>
    <w:rsid w:val="006D52EE"/>
    <w:rsid w:val="006E08B8"/>
    <w:rsid w:val="006F2708"/>
    <w:rsid w:val="006F2A31"/>
    <w:rsid w:val="006F3AA8"/>
    <w:rsid w:val="006F5772"/>
    <w:rsid w:val="006F5A28"/>
    <w:rsid w:val="006F6754"/>
    <w:rsid w:val="0070461C"/>
    <w:rsid w:val="00710A30"/>
    <w:rsid w:val="007118F3"/>
    <w:rsid w:val="007127E0"/>
    <w:rsid w:val="007159C9"/>
    <w:rsid w:val="007176C7"/>
    <w:rsid w:val="007176E9"/>
    <w:rsid w:val="0072054E"/>
    <w:rsid w:val="00722547"/>
    <w:rsid w:val="00722D6A"/>
    <w:rsid w:val="00723533"/>
    <w:rsid w:val="007251A8"/>
    <w:rsid w:val="00725837"/>
    <w:rsid w:val="00725BDC"/>
    <w:rsid w:val="00725C5E"/>
    <w:rsid w:val="00726938"/>
    <w:rsid w:val="0073158D"/>
    <w:rsid w:val="007318BD"/>
    <w:rsid w:val="00732DCF"/>
    <w:rsid w:val="00733600"/>
    <w:rsid w:val="007338FC"/>
    <w:rsid w:val="00743AF2"/>
    <w:rsid w:val="0074546F"/>
    <w:rsid w:val="00745A89"/>
    <w:rsid w:val="007502F5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70FA0"/>
    <w:rsid w:val="007726A9"/>
    <w:rsid w:val="00772A40"/>
    <w:rsid w:val="00777544"/>
    <w:rsid w:val="00777F92"/>
    <w:rsid w:val="00786786"/>
    <w:rsid w:val="00786E1B"/>
    <w:rsid w:val="007940F0"/>
    <w:rsid w:val="007949BB"/>
    <w:rsid w:val="0079547A"/>
    <w:rsid w:val="00796D05"/>
    <w:rsid w:val="00797ED2"/>
    <w:rsid w:val="007A0AB5"/>
    <w:rsid w:val="007B06C8"/>
    <w:rsid w:val="007B0BD3"/>
    <w:rsid w:val="007B0E5D"/>
    <w:rsid w:val="007B2620"/>
    <w:rsid w:val="007B2C2A"/>
    <w:rsid w:val="007B356D"/>
    <w:rsid w:val="007B64E6"/>
    <w:rsid w:val="007C11DE"/>
    <w:rsid w:val="007C1226"/>
    <w:rsid w:val="007C1826"/>
    <w:rsid w:val="007C18BD"/>
    <w:rsid w:val="007C1B07"/>
    <w:rsid w:val="007C24F5"/>
    <w:rsid w:val="007D004D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4BB3"/>
    <w:rsid w:val="007E51A4"/>
    <w:rsid w:val="007F1222"/>
    <w:rsid w:val="007F7A73"/>
    <w:rsid w:val="00802D68"/>
    <w:rsid w:val="008074B4"/>
    <w:rsid w:val="00810E50"/>
    <w:rsid w:val="00815D69"/>
    <w:rsid w:val="00816B87"/>
    <w:rsid w:val="00817345"/>
    <w:rsid w:val="00821B16"/>
    <w:rsid w:val="00821C92"/>
    <w:rsid w:val="00821D39"/>
    <w:rsid w:val="0082209C"/>
    <w:rsid w:val="00822731"/>
    <w:rsid w:val="00822D5E"/>
    <w:rsid w:val="0082388E"/>
    <w:rsid w:val="00823A99"/>
    <w:rsid w:val="00823DCF"/>
    <w:rsid w:val="008256D8"/>
    <w:rsid w:val="00830CCA"/>
    <w:rsid w:val="008330D5"/>
    <w:rsid w:val="008353BC"/>
    <w:rsid w:val="00836F6F"/>
    <w:rsid w:val="0084071D"/>
    <w:rsid w:val="00840C8C"/>
    <w:rsid w:val="00842203"/>
    <w:rsid w:val="00846C4B"/>
    <w:rsid w:val="00846F21"/>
    <w:rsid w:val="00847443"/>
    <w:rsid w:val="008505DE"/>
    <w:rsid w:val="00850FD5"/>
    <w:rsid w:val="008536A5"/>
    <w:rsid w:val="00853A8F"/>
    <w:rsid w:val="008540BA"/>
    <w:rsid w:val="00855DB0"/>
    <w:rsid w:val="008563F4"/>
    <w:rsid w:val="00856D8F"/>
    <w:rsid w:val="00861177"/>
    <w:rsid w:val="00861305"/>
    <w:rsid w:val="008647E7"/>
    <w:rsid w:val="008655AD"/>
    <w:rsid w:val="00866892"/>
    <w:rsid w:val="00867316"/>
    <w:rsid w:val="008678B9"/>
    <w:rsid w:val="008713C0"/>
    <w:rsid w:val="008716EE"/>
    <w:rsid w:val="00872147"/>
    <w:rsid w:val="00874CED"/>
    <w:rsid w:val="00876E1A"/>
    <w:rsid w:val="00877898"/>
    <w:rsid w:val="00880707"/>
    <w:rsid w:val="0088185F"/>
    <w:rsid w:val="00883093"/>
    <w:rsid w:val="00885439"/>
    <w:rsid w:val="0088627C"/>
    <w:rsid w:val="00886A37"/>
    <w:rsid w:val="0088705E"/>
    <w:rsid w:val="0089098F"/>
    <w:rsid w:val="008918FA"/>
    <w:rsid w:val="00891E45"/>
    <w:rsid w:val="00895508"/>
    <w:rsid w:val="0089631D"/>
    <w:rsid w:val="008A0EF1"/>
    <w:rsid w:val="008A3BF5"/>
    <w:rsid w:val="008A3E91"/>
    <w:rsid w:val="008A50C0"/>
    <w:rsid w:val="008A62C3"/>
    <w:rsid w:val="008A67B6"/>
    <w:rsid w:val="008A7745"/>
    <w:rsid w:val="008B2A5A"/>
    <w:rsid w:val="008B4465"/>
    <w:rsid w:val="008B52B2"/>
    <w:rsid w:val="008B6EEB"/>
    <w:rsid w:val="008C1A2E"/>
    <w:rsid w:val="008C31D1"/>
    <w:rsid w:val="008D0D8C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419D"/>
    <w:rsid w:val="008F44C7"/>
    <w:rsid w:val="008F4923"/>
    <w:rsid w:val="008F76FE"/>
    <w:rsid w:val="008F78E3"/>
    <w:rsid w:val="008F7D51"/>
    <w:rsid w:val="00907F3E"/>
    <w:rsid w:val="00911CBE"/>
    <w:rsid w:val="0092123B"/>
    <w:rsid w:val="00921252"/>
    <w:rsid w:val="0092161F"/>
    <w:rsid w:val="00921642"/>
    <w:rsid w:val="00922861"/>
    <w:rsid w:val="00923D3A"/>
    <w:rsid w:val="00924D4C"/>
    <w:rsid w:val="00926E8A"/>
    <w:rsid w:val="0093404C"/>
    <w:rsid w:val="00941284"/>
    <w:rsid w:val="00941CA7"/>
    <w:rsid w:val="00941E6B"/>
    <w:rsid w:val="00947B23"/>
    <w:rsid w:val="0095096B"/>
    <w:rsid w:val="00951356"/>
    <w:rsid w:val="00953054"/>
    <w:rsid w:val="0095357B"/>
    <w:rsid w:val="009560B1"/>
    <w:rsid w:val="00965D6D"/>
    <w:rsid w:val="00981660"/>
    <w:rsid w:val="0098191C"/>
    <w:rsid w:val="00987A4E"/>
    <w:rsid w:val="00987AF6"/>
    <w:rsid w:val="00987E94"/>
    <w:rsid w:val="009921B4"/>
    <w:rsid w:val="0099311D"/>
    <w:rsid w:val="009A207B"/>
    <w:rsid w:val="009A3EBE"/>
    <w:rsid w:val="009A6C3E"/>
    <w:rsid w:val="009A78D2"/>
    <w:rsid w:val="009B0D44"/>
    <w:rsid w:val="009B193F"/>
    <w:rsid w:val="009B4924"/>
    <w:rsid w:val="009B4BED"/>
    <w:rsid w:val="009B4D3D"/>
    <w:rsid w:val="009B6E7A"/>
    <w:rsid w:val="009C0CC7"/>
    <w:rsid w:val="009C63B4"/>
    <w:rsid w:val="009D03EB"/>
    <w:rsid w:val="009D5495"/>
    <w:rsid w:val="009D6717"/>
    <w:rsid w:val="009E0A19"/>
    <w:rsid w:val="009E1C16"/>
    <w:rsid w:val="009E27CD"/>
    <w:rsid w:val="009F0183"/>
    <w:rsid w:val="009F3871"/>
    <w:rsid w:val="009F40FB"/>
    <w:rsid w:val="009F4709"/>
    <w:rsid w:val="009F64F4"/>
    <w:rsid w:val="00A000D9"/>
    <w:rsid w:val="00A004C7"/>
    <w:rsid w:val="00A011FC"/>
    <w:rsid w:val="00A02118"/>
    <w:rsid w:val="00A02851"/>
    <w:rsid w:val="00A05050"/>
    <w:rsid w:val="00A05D0D"/>
    <w:rsid w:val="00A10389"/>
    <w:rsid w:val="00A14CD0"/>
    <w:rsid w:val="00A20E40"/>
    <w:rsid w:val="00A2511A"/>
    <w:rsid w:val="00A259D9"/>
    <w:rsid w:val="00A3198E"/>
    <w:rsid w:val="00A31A1F"/>
    <w:rsid w:val="00A34550"/>
    <w:rsid w:val="00A404CF"/>
    <w:rsid w:val="00A413E0"/>
    <w:rsid w:val="00A439F0"/>
    <w:rsid w:val="00A456C4"/>
    <w:rsid w:val="00A50C17"/>
    <w:rsid w:val="00A50FD5"/>
    <w:rsid w:val="00A54EEA"/>
    <w:rsid w:val="00A54FDD"/>
    <w:rsid w:val="00A62FD7"/>
    <w:rsid w:val="00A67E30"/>
    <w:rsid w:val="00A714EB"/>
    <w:rsid w:val="00A74E38"/>
    <w:rsid w:val="00A76574"/>
    <w:rsid w:val="00A776C5"/>
    <w:rsid w:val="00A81205"/>
    <w:rsid w:val="00A82664"/>
    <w:rsid w:val="00A8391C"/>
    <w:rsid w:val="00A84AC5"/>
    <w:rsid w:val="00A84BE4"/>
    <w:rsid w:val="00A9007D"/>
    <w:rsid w:val="00A92A35"/>
    <w:rsid w:val="00A92B7E"/>
    <w:rsid w:val="00A935FF"/>
    <w:rsid w:val="00A94926"/>
    <w:rsid w:val="00A95819"/>
    <w:rsid w:val="00AA065F"/>
    <w:rsid w:val="00AA09C1"/>
    <w:rsid w:val="00AA1829"/>
    <w:rsid w:val="00AA184F"/>
    <w:rsid w:val="00AA2E09"/>
    <w:rsid w:val="00AA5726"/>
    <w:rsid w:val="00AA69FA"/>
    <w:rsid w:val="00AA7350"/>
    <w:rsid w:val="00AB4B35"/>
    <w:rsid w:val="00AC0B37"/>
    <w:rsid w:val="00AC2D8B"/>
    <w:rsid w:val="00AC2EEC"/>
    <w:rsid w:val="00AC30F0"/>
    <w:rsid w:val="00AC4024"/>
    <w:rsid w:val="00AC470D"/>
    <w:rsid w:val="00AC4ADB"/>
    <w:rsid w:val="00AC620C"/>
    <w:rsid w:val="00AD4721"/>
    <w:rsid w:val="00AD4EDC"/>
    <w:rsid w:val="00AD5F31"/>
    <w:rsid w:val="00AD632B"/>
    <w:rsid w:val="00AE0CB7"/>
    <w:rsid w:val="00AE108B"/>
    <w:rsid w:val="00AE1349"/>
    <w:rsid w:val="00AE1E76"/>
    <w:rsid w:val="00AE28B4"/>
    <w:rsid w:val="00AE2BD6"/>
    <w:rsid w:val="00AE48E9"/>
    <w:rsid w:val="00AE5538"/>
    <w:rsid w:val="00AE5832"/>
    <w:rsid w:val="00AE60C6"/>
    <w:rsid w:val="00AE62B3"/>
    <w:rsid w:val="00AF14EC"/>
    <w:rsid w:val="00AF16B6"/>
    <w:rsid w:val="00AF226E"/>
    <w:rsid w:val="00AF2778"/>
    <w:rsid w:val="00AF2F72"/>
    <w:rsid w:val="00AF3D2E"/>
    <w:rsid w:val="00AF59B9"/>
    <w:rsid w:val="00AF5A28"/>
    <w:rsid w:val="00B0004E"/>
    <w:rsid w:val="00B0038A"/>
    <w:rsid w:val="00B05315"/>
    <w:rsid w:val="00B053DD"/>
    <w:rsid w:val="00B070B8"/>
    <w:rsid w:val="00B22C8B"/>
    <w:rsid w:val="00B232A4"/>
    <w:rsid w:val="00B26D04"/>
    <w:rsid w:val="00B30D1F"/>
    <w:rsid w:val="00B321CF"/>
    <w:rsid w:val="00B401EE"/>
    <w:rsid w:val="00B43CC6"/>
    <w:rsid w:val="00B44C8B"/>
    <w:rsid w:val="00B44EEE"/>
    <w:rsid w:val="00B45C78"/>
    <w:rsid w:val="00B54B7A"/>
    <w:rsid w:val="00B56619"/>
    <w:rsid w:val="00B56EFE"/>
    <w:rsid w:val="00B57691"/>
    <w:rsid w:val="00B57770"/>
    <w:rsid w:val="00B600B8"/>
    <w:rsid w:val="00B63E34"/>
    <w:rsid w:val="00B65991"/>
    <w:rsid w:val="00B659CD"/>
    <w:rsid w:val="00B71169"/>
    <w:rsid w:val="00B7361E"/>
    <w:rsid w:val="00B745DA"/>
    <w:rsid w:val="00B75963"/>
    <w:rsid w:val="00B801E4"/>
    <w:rsid w:val="00B81435"/>
    <w:rsid w:val="00B82178"/>
    <w:rsid w:val="00B82464"/>
    <w:rsid w:val="00B837D1"/>
    <w:rsid w:val="00B83DC2"/>
    <w:rsid w:val="00B85C0E"/>
    <w:rsid w:val="00B86577"/>
    <w:rsid w:val="00B86AC4"/>
    <w:rsid w:val="00B875EF"/>
    <w:rsid w:val="00B931F0"/>
    <w:rsid w:val="00B932DC"/>
    <w:rsid w:val="00B95F6B"/>
    <w:rsid w:val="00BA18E9"/>
    <w:rsid w:val="00BA21E9"/>
    <w:rsid w:val="00BA364F"/>
    <w:rsid w:val="00BA41BE"/>
    <w:rsid w:val="00BA4A55"/>
    <w:rsid w:val="00BA4E66"/>
    <w:rsid w:val="00BB0A1A"/>
    <w:rsid w:val="00BB0D99"/>
    <w:rsid w:val="00BB18CF"/>
    <w:rsid w:val="00BB5095"/>
    <w:rsid w:val="00BB73AF"/>
    <w:rsid w:val="00BC0F3A"/>
    <w:rsid w:val="00BC12AF"/>
    <w:rsid w:val="00BC3D9A"/>
    <w:rsid w:val="00BC40BC"/>
    <w:rsid w:val="00BC5993"/>
    <w:rsid w:val="00BD04E7"/>
    <w:rsid w:val="00BD1BEA"/>
    <w:rsid w:val="00BD6B8A"/>
    <w:rsid w:val="00BE0352"/>
    <w:rsid w:val="00BE2B04"/>
    <w:rsid w:val="00BE3B6F"/>
    <w:rsid w:val="00BE52E6"/>
    <w:rsid w:val="00BE6002"/>
    <w:rsid w:val="00BE6CDE"/>
    <w:rsid w:val="00BF6576"/>
    <w:rsid w:val="00BF6749"/>
    <w:rsid w:val="00C00CF9"/>
    <w:rsid w:val="00C034F6"/>
    <w:rsid w:val="00C03F95"/>
    <w:rsid w:val="00C06998"/>
    <w:rsid w:val="00C06AA9"/>
    <w:rsid w:val="00C212BD"/>
    <w:rsid w:val="00C21EC5"/>
    <w:rsid w:val="00C21F54"/>
    <w:rsid w:val="00C221FF"/>
    <w:rsid w:val="00C23DFA"/>
    <w:rsid w:val="00C2580C"/>
    <w:rsid w:val="00C258AF"/>
    <w:rsid w:val="00C261EA"/>
    <w:rsid w:val="00C26361"/>
    <w:rsid w:val="00C300F3"/>
    <w:rsid w:val="00C31F43"/>
    <w:rsid w:val="00C34981"/>
    <w:rsid w:val="00C34E42"/>
    <w:rsid w:val="00C41082"/>
    <w:rsid w:val="00C45A02"/>
    <w:rsid w:val="00C45C16"/>
    <w:rsid w:val="00C46D7E"/>
    <w:rsid w:val="00C47DA5"/>
    <w:rsid w:val="00C50DA4"/>
    <w:rsid w:val="00C52354"/>
    <w:rsid w:val="00C60557"/>
    <w:rsid w:val="00C636F6"/>
    <w:rsid w:val="00C644F8"/>
    <w:rsid w:val="00C667FC"/>
    <w:rsid w:val="00C704B5"/>
    <w:rsid w:val="00C71AEF"/>
    <w:rsid w:val="00C727A1"/>
    <w:rsid w:val="00C72BFC"/>
    <w:rsid w:val="00C73543"/>
    <w:rsid w:val="00C742D3"/>
    <w:rsid w:val="00C77FD6"/>
    <w:rsid w:val="00C81882"/>
    <w:rsid w:val="00C84E4E"/>
    <w:rsid w:val="00C85EC8"/>
    <w:rsid w:val="00C876EB"/>
    <w:rsid w:val="00C91AAF"/>
    <w:rsid w:val="00C949A1"/>
    <w:rsid w:val="00CA23CB"/>
    <w:rsid w:val="00CA255F"/>
    <w:rsid w:val="00CA32EF"/>
    <w:rsid w:val="00CA5984"/>
    <w:rsid w:val="00CA61CA"/>
    <w:rsid w:val="00CA6F0D"/>
    <w:rsid w:val="00CB090C"/>
    <w:rsid w:val="00CB1F78"/>
    <w:rsid w:val="00CB350C"/>
    <w:rsid w:val="00CB4D1A"/>
    <w:rsid w:val="00CB5795"/>
    <w:rsid w:val="00CB59EF"/>
    <w:rsid w:val="00CC4529"/>
    <w:rsid w:val="00CC618F"/>
    <w:rsid w:val="00CC6926"/>
    <w:rsid w:val="00CC7ABD"/>
    <w:rsid w:val="00CD26EE"/>
    <w:rsid w:val="00CD31A8"/>
    <w:rsid w:val="00CE166D"/>
    <w:rsid w:val="00CE23AF"/>
    <w:rsid w:val="00CE60B8"/>
    <w:rsid w:val="00CE68FD"/>
    <w:rsid w:val="00CF35A0"/>
    <w:rsid w:val="00CF423C"/>
    <w:rsid w:val="00CF641C"/>
    <w:rsid w:val="00CF78D8"/>
    <w:rsid w:val="00D01A7B"/>
    <w:rsid w:val="00D068BA"/>
    <w:rsid w:val="00D1184A"/>
    <w:rsid w:val="00D13B8F"/>
    <w:rsid w:val="00D1488E"/>
    <w:rsid w:val="00D14EC1"/>
    <w:rsid w:val="00D15125"/>
    <w:rsid w:val="00D151D9"/>
    <w:rsid w:val="00D15E2B"/>
    <w:rsid w:val="00D25C25"/>
    <w:rsid w:val="00D30CF2"/>
    <w:rsid w:val="00D313FD"/>
    <w:rsid w:val="00D32D55"/>
    <w:rsid w:val="00D3417D"/>
    <w:rsid w:val="00D343EF"/>
    <w:rsid w:val="00D37B55"/>
    <w:rsid w:val="00D42F5E"/>
    <w:rsid w:val="00D43D1B"/>
    <w:rsid w:val="00D45599"/>
    <w:rsid w:val="00D54BC9"/>
    <w:rsid w:val="00D55DA6"/>
    <w:rsid w:val="00D616C3"/>
    <w:rsid w:val="00D61C83"/>
    <w:rsid w:val="00D7065A"/>
    <w:rsid w:val="00D73423"/>
    <w:rsid w:val="00D73E98"/>
    <w:rsid w:val="00D74BFD"/>
    <w:rsid w:val="00D77154"/>
    <w:rsid w:val="00D809C9"/>
    <w:rsid w:val="00D80F0A"/>
    <w:rsid w:val="00D833E6"/>
    <w:rsid w:val="00D864A6"/>
    <w:rsid w:val="00D9523C"/>
    <w:rsid w:val="00D97D1F"/>
    <w:rsid w:val="00DA2251"/>
    <w:rsid w:val="00DA41BB"/>
    <w:rsid w:val="00DA5ACF"/>
    <w:rsid w:val="00DA7A15"/>
    <w:rsid w:val="00DB0DFE"/>
    <w:rsid w:val="00DB1F26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E32"/>
    <w:rsid w:val="00DC3F86"/>
    <w:rsid w:val="00DD0827"/>
    <w:rsid w:val="00DD0A14"/>
    <w:rsid w:val="00DD1B53"/>
    <w:rsid w:val="00DD31A0"/>
    <w:rsid w:val="00DD35B9"/>
    <w:rsid w:val="00DE02EE"/>
    <w:rsid w:val="00DE1154"/>
    <w:rsid w:val="00DE1350"/>
    <w:rsid w:val="00DE5209"/>
    <w:rsid w:val="00DE6D94"/>
    <w:rsid w:val="00DF06CA"/>
    <w:rsid w:val="00DF17D9"/>
    <w:rsid w:val="00DF5A36"/>
    <w:rsid w:val="00DF7A34"/>
    <w:rsid w:val="00E001E0"/>
    <w:rsid w:val="00E003DE"/>
    <w:rsid w:val="00E03C25"/>
    <w:rsid w:val="00E07F9F"/>
    <w:rsid w:val="00E14FD9"/>
    <w:rsid w:val="00E157EB"/>
    <w:rsid w:val="00E15C03"/>
    <w:rsid w:val="00E167F1"/>
    <w:rsid w:val="00E2287A"/>
    <w:rsid w:val="00E2542E"/>
    <w:rsid w:val="00E25C12"/>
    <w:rsid w:val="00E27AB8"/>
    <w:rsid w:val="00E31514"/>
    <w:rsid w:val="00E40D47"/>
    <w:rsid w:val="00E422E6"/>
    <w:rsid w:val="00E453BA"/>
    <w:rsid w:val="00E51868"/>
    <w:rsid w:val="00E5752D"/>
    <w:rsid w:val="00E60EBA"/>
    <w:rsid w:val="00E66863"/>
    <w:rsid w:val="00E706FD"/>
    <w:rsid w:val="00E77A3C"/>
    <w:rsid w:val="00E80A97"/>
    <w:rsid w:val="00E81FD3"/>
    <w:rsid w:val="00E8324A"/>
    <w:rsid w:val="00E838B2"/>
    <w:rsid w:val="00E83B6E"/>
    <w:rsid w:val="00E84649"/>
    <w:rsid w:val="00E847F0"/>
    <w:rsid w:val="00E85FA5"/>
    <w:rsid w:val="00E94DEC"/>
    <w:rsid w:val="00EA029E"/>
    <w:rsid w:val="00EA2082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4D5F"/>
    <w:rsid w:val="00ED677D"/>
    <w:rsid w:val="00ED7851"/>
    <w:rsid w:val="00ED79EB"/>
    <w:rsid w:val="00EE10B4"/>
    <w:rsid w:val="00EE5564"/>
    <w:rsid w:val="00EE79DF"/>
    <w:rsid w:val="00EF43F9"/>
    <w:rsid w:val="00EF5145"/>
    <w:rsid w:val="00F041C3"/>
    <w:rsid w:val="00F0422D"/>
    <w:rsid w:val="00F046FC"/>
    <w:rsid w:val="00F06A06"/>
    <w:rsid w:val="00F07DC4"/>
    <w:rsid w:val="00F07F16"/>
    <w:rsid w:val="00F15673"/>
    <w:rsid w:val="00F17F2B"/>
    <w:rsid w:val="00F2026E"/>
    <w:rsid w:val="00F21888"/>
    <w:rsid w:val="00F22C01"/>
    <w:rsid w:val="00F239E7"/>
    <w:rsid w:val="00F24B6C"/>
    <w:rsid w:val="00F31292"/>
    <w:rsid w:val="00F32D04"/>
    <w:rsid w:val="00F33F82"/>
    <w:rsid w:val="00F3519F"/>
    <w:rsid w:val="00F3604C"/>
    <w:rsid w:val="00F42A2A"/>
    <w:rsid w:val="00F43330"/>
    <w:rsid w:val="00F444E1"/>
    <w:rsid w:val="00F44866"/>
    <w:rsid w:val="00F51D26"/>
    <w:rsid w:val="00F54564"/>
    <w:rsid w:val="00F54BA5"/>
    <w:rsid w:val="00F56A80"/>
    <w:rsid w:val="00F57549"/>
    <w:rsid w:val="00F6268C"/>
    <w:rsid w:val="00F633D2"/>
    <w:rsid w:val="00F637F4"/>
    <w:rsid w:val="00F648B7"/>
    <w:rsid w:val="00F70089"/>
    <w:rsid w:val="00F71CB6"/>
    <w:rsid w:val="00F73AB6"/>
    <w:rsid w:val="00F73DDD"/>
    <w:rsid w:val="00F76A5C"/>
    <w:rsid w:val="00F80332"/>
    <w:rsid w:val="00F818AA"/>
    <w:rsid w:val="00F835AD"/>
    <w:rsid w:val="00F843E0"/>
    <w:rsid w:val="00F90C3E"/>
    <w:rsid w:val="00F91378"/>
    <w:rsid w:val="00F91DA8"/>
    <w:rsid w:val="00F9203F"/>
    <w:rsid w:val="00F927CE"/>
    <w:rsid w:val="00F92BF6"/>
    <w:rsid w:val="00F93B62"/>
    <w:rsid w:val="00F95BB5"/>
    <w:rsid w:val="00F972C8"/>
    <w:rsid w:val="00F9736B"/>
    <w:rsid w:val="00FA02F6"/>
    <w:rsid w:val="00FA04F0"/>
    <w:rsid w:val="00FA1565"/>
    <w:rsid w:val="00FA510A"/>
    <w:rsid w:val="00FA635B"/>
    <w:rsid w:val="00FB1D37"/>
    <w:rsid w:val="00FC0055"/>
    <w:rsid w:val="00FC3BAE"/>
    <w:rsid w:val="00FC4279"/>
    <w:rsid w:val="00FC42F0"/>
    <w:rsid w:val="00FC4990"/>
    <w:rsid w:val="00FC6CED"/>
    <w:rsid w:val="00FC6ECD"/>
    <w:rsid w:val="00FC7CD3"/>
    <w:rsid w:val="00FC7DC9"/>
    <w:rsid w:val="00FD503A"/>
    <w:rsid w:val="00FE0B41"/>
    <w:rsid w:val="00FE0D64"/>
    <w:rsid w:val="00FE20D5"/>
    <w:rsid w:val="00FE3A30"/>
    <w:rsid w:val="00FE59FE"/>
    <w:rsid w:val="00FF1681"/>
    <w:rsid w:val="00FF1C41"/>
    <w:rsid w:val="00FF2C68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E93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Heading3">
    <w:name w:val="heading 3"/>
    <w:basedOn w:val="Normal"/>
    <w:next w:val="Normal"/>
    <w:link w:val="Heading3Char1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4B7E93"/>
    <w:rPr>
      <w:rFonts w:ascii="Times New Roman" w:hAnsi="Times New Roman"/>
      <w:i/>
      <w:sz w:val="24"/>
      <w:lang w:eastAsia="ru-RU"/>
    </w:rPr>
  </w:style>
  <w:style w:type="character" w:customStyle="1" w:styleId="Heading1Char1">
    <w:name w:val="Heading 1 Char1"/>
    <w:link w:val="Heading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Heading2Char1">
    <w:name w:val="Heading 2 Char1"/>
    <w:link w:val="Heading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link w:val="Heading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Heading7Char1">
    <w:name w:val="Heading 7 Char1"/>
    <w:link w:val="Heading7"/>
    <w:uiPriority w:val="99"/>
    <w:locked/>
    <w:rsid w:val="004B7E93"/>
    <w:rPr>
      <w:i/>
      <w:sz w:val="24"/>
      <w:lang w:val="ru-RU" w:eastAsia="ru-RU"/>
    </w:rPr>
  </w:style>
  <w:style w:type="table" w:styleId="TableGrid">
    <w:name w:val="Table Grid"/>
    <w:basedOn w:val="TableNormal"/>
    <w:uiPriority w:val="99"/>
    <w:rsid w:val="00A76574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1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B7E93"/>
    <w:rPr>
      <w:rFonts w:ascii="Times New Roman" w:hAnsi="Times New Roman"/>
      <w:sz w:val="20"/>
      <w:lang w:eastAsia="ru-RU"/>
    </w:rPr>
  </w:style>
  <w:style w:type="character" w:customStyle="1" w:styleId="HeaderChar1">
    <w:name w:val="Header Char1"/>
    <w:link w:val="Header"/>
    <w:uiPriority w:val="99"/>
    <w:locked/>
    <w:rsid w:val="004B7E93"/>
    <w:rPr>
      <w:sz w:val="28"/>
      <w:lang w:val="ru-RU" w:eastAsia="ru-RU"/>
    </w:rPr>
  </w:style>
  <w:style w:type="paragraph" w:styleId="BlockText">
    <w:name w:val="Block Text"/>
    <w:basedOn w:val="Normal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BodyText2">
    <w:name w:val="Body Text 2"/>
    <w:basedOn w:val="Normal"/>
    <w:link w:val="BodyText2Char"/>
    <w:uiPriority w:val="99"/>
    <w:rsid w:val="004B7E93"/>
    <w:pPr>
      <w:overflowPunct/>
      <w:autoSpaceDE/>
      <w:autoSpaceDN/>
      <w:adjustRightInd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4B7E93"/>
    <w:rPr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4B7E93"/>
    <w:rPr>
      <w:rFonts w:ascii="Tahoma" w:hAnsi="Tahoma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7E93"/>
    <w:rPr>
      <w:rFonts w:ascii="Tahoma" w:hAnsi="Tahoma"/>
      <w:sz w:val="16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B7E93"/>
    <w:rPr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647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7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7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7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8692</TotalTime>
  <Pages>40</Pages>
  <Words>14497</Words>
  <Characters>-32766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Administrator</cp:lastModifiedBy>
  <cp:revision>289</cp:revision>
  <cp:lastPrinted>2019-12-26T04:50:00Z</cp:lastPrinted>
  <dcterms:created xsi:type="dcterms:W3CDTF">2017-11-02T11:45:00Z</dcterms:created>
  <dcterms:modified xsi:type="dcterms:W3CDTF">2020-01-23T05:28:00Z</dcterms:modified>
</cp:coreProperties>
</file>